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63E81" w14:textId="77777777"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778"/>
        <w:gridCol w:w="4576"/>
      </w:tblGrid>
      <w:tr w:rsidR="00A02C54" w:rsidRPr="000713B0" w14:paraId="214132CF" w14:textId="77777777" w:rsidTr="000A330B">
        <w:trPr>
          <w:trHeight w:val="2551"/>
        </w:trPr>
        <w:tc>
          <w:tcPr>
            <w:tcW w:w="4778" w:type="dxa"/>
            <w:vAlign w:val="center"/>
          </w:tcPr>
          <w:p w14:paraId="0518AD70" w14:textId="77777777" w:rsidR="00A02C54" w:rsidRPr="000713B0" w:rsidRDefault="00A02C54" w:rsidP="00CE74EB">
            <w:pPr>
              <w:pStyle w:val="af9"/>
            </w:pPr>
          </w:p>
        </w:tc>
        <w:tc>
          <w:tcPr>
            <w:tcW w:w="4576" w:type="dxa"/>
            <w:vAlign w:val="center"/>
          </w:tcPr>
          <w:p w14:paraId="259CF189" w14:textId="77777777" w:rsidR="00A02C54" w:rsidRDefault="00B961E9" w:rsidP="003F1C15">
            <w:pPr>
              <w:pStyle w:val="af4"/>
            </w:pPr>
            <w:r>
              <w:t>УТВЕРЖДАЮ:</w:t>
            </w:r>
          </w:p>
          <w:p w14:paraId="535A1F33" w14:textId="24109644" w:rsidR="00B961E9" w:rsidRDefault="00B961E9" w:rsidP="003F1C15">
            <w:pPr>
              <w:pStyle w:val="af4"/>
            </w:pPr>
            <w:r>
              <w:t>Директор филиала ООО «Байкальская энергетическая компания» ТЭЦ-9</w:t>
            </w:r>
          </w:p>
          <w:p w14:paraId="1EC25B9C" w14:textId="26920F5C" w:rsidR="00B961E9" w:rsidRPr="000713B0" w:rsidRDefault="00B961E9" w:rsidP="003F1C15">
            <w:pPr>
              <w:pStyle w:val="af4"/>
            </w:pPr>
            <w:r>
              <w:t>___________________А.В. Нелюбов</w:t>
            </w:r>
          </w:p>
        </w:tc>
      </w:tr>
      <w:tr w:rsidR="000D2063" w:rsidRPr="000713B0" w14:paraId="07C2A6DD" w14:textId="77777777" w:rsidTr="000A330B">
        <w:trPr>
          <w:trHeight w:val="2268"/>
        </w:trPr>
        <w:tc>
          <w:tcPr>
            <w:tcW w:w="9354" w:type="dxa"/>
            <w:gridSpan w:val="2"/>
            <w:vAlign w:val="center"/>
          </w:tcPr>
          <w:p w14:paraId="5D46FF72" w14:textId="77777777" w:rsidR="005F70C1" w:rsidRPr="000713B0" w:rsidRDefault="005F70C1" w:rsidP="00A02C54">
            <w:pPr>
              <w:pStyle w:val="af0"/>
            </w:pPr>
          </w:p>
        </w:tc>
      </w:tr>
      <w:tr w:rsidR="00A02C54" w:rsidRPr="000713B0" w14:paraId="1EEFD653" w14:textId="77777777" w:rsidTr="000A330B">
        <w:trPr>
          <w:trHeight w:val="5669"/>
        </w:trPr>
        <w:tc>
          <w:tcPr>
            <w:tcW w:w="9354" w:type="dxa"/>
            <w:gridSpan w:val="2"/>
            <w:vAlign w:val="center"/>
          </w:tcPr>
          <w:p w14:paraId="518815B8" w14:textId="77777777" w:rsidR="00A02C54" w:rsidRPr="000713B0" w:rsidRDefault="00A02C54" w:rsidP="00A02C54">
            <w:pPr>
              <w:pStyle w:val="af0"/>
            </w:pPr>
            <w:r w:rsidRPr="000713B0">
              <w:t>Документация о закупке</w:t>
            </w:r>
          </w:p>
          <w:p w14:paraId="6CB61ED7" w14:textId="67A76D7B" w:rsidR="00A02C54" w:rsidRPr="000713B0" w:rsidRDefault="00676055"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00FA76D902F84CDBB5F78C075ECCCD4A"/>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1F1B39">
                  <w:t>об оказании услуг</w:t>
                </w:r>
              </w:sdtContent>
            </w:sdt>
            <w:r w:rsidR="00A02C54" w:rsidRPr="000713B0">
              <w:t xml:space="preserve"> </w:t>
            </w:r>
          </w:p>
          <w:p w14:paraId="21CA06A2" w14:textId="4FBE1875"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E4B1B1CD6F8E45D1A795729F4F20B318"/>
                </w:placeholder>
                <w15:color w:val="FFFF00"/>
              </w:sdtPr>
              <w:sdtEndPr>
                <w:rPr>
                  <w:noProof/>
                </w:rPr>
              </w:sdtEndPr>
              <w:sdtContent>
                <w:r w:rsidR="002C6FCC">
                  <w:rPr>
                    <w:noProof/>
                  </w:rPr>
                  <w:fldChar w:fldCharType="begin"/>
                </w:r>
                <w:r w:rsidR="002C6FCC">
                  <w:rPr>
                    <w:noProof/>
                  </w:rPr>
                  <w:instrText xml:space="preserve"> MERGEFIELD "Заказчик" </w:instrText>
                </w:r>
                <w:r w:rsidR="002C6FCC">
                  <w:rPr>
                    <w:noProof/>
                  </w:rPr>
                  <w:fldChar w:fldCharType="separate"/>
                </w:r>
                <w:r w:rsidR="00732437">
                  <w:rPr>
                    <w:noProof/>
                  </w:rPr>
                  <w:t>«Заказчик»</w:t>
                </w:r>
                <w:r w:rsidR="002C6FCC">
                  <w:rPr>
                    <w:noProof/>
                  </w:rPr>
                  <w:fldChar w:fldCharType="end"/>
                </w:r>
                <w:r w:rsidR="002C6FCC">
                  <w:rPr>
                    <w:noProof/>
                  </w:rPr>
                  <w:t xml:space="preserve"> </w:t>
                </w:r>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732437">
                  <w:rPr>
                    <w:noProof/>
                  </w:rPr>
                  <w:t>«ПЭО ТЭЦ-9»</w:t>
                </w:r>
                <w:r w:rsidR="009D53FB">
                  <w:rPr>
                    <w:noProof/>
                  </w:rPr>
                  <w:fldChar w:fldCharType="end"/>
                </w:r>
              </w:sdtContent>
            </w:sdt>
          </w:p>
          <w:p w14:paraId="5E6D3750" w14:textId="09B2E336" w:rsidR="00A02C54" w:rsidRPr="00AE7A17" w:rsidRDefault="00A02C54" w:rsidP="00DD4C64">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57BE229C28A34DBD9E59BF4CA28C3F6D"/>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732437">
                  <w:rPr>
                    <w:noProof/>
                  </w:rPr>
                  <w:t>«14</w:t>
                </w:r>
                <w:r w:rsidR="00EF136D">
                  <w:rPr>
                    <w:noProof/>
                  </w:rPr>
                  <w:t>75</w:t>
                </w:r>
                <w:r w:rsidR="00732437">
                  <w:rPr>
                    <w:noProof/>
                  </w:rPr>
                  <w:t>»</w:t>
                </w:r>
                <w:r w:rsidR="0043322C">
                  <w:rPr>
                    <w:noProof/>
                  </w:rPr>
                  <w:fldChar w:fldCharType="end"/>
                </w:r>
              </w:sdtContent>
            </w:sdt>
            <w:bookmarkEnd w:id="0"/>
          </w:p>
        </w:tc>
      </w:tr>
      <w:tr w:rsidR="00A02C54" w:rsidRPr="000713B0" w14:paraId="36AB4DCC" w14:textId="77777777" w:rsidTr="000A330B">
        <w:trPr>
          <w:trHeight w:val="2268"/>
        </w:trPr>
        <w:tc>
          <w:tcPr>
            <w:tcW w:w="9354" w:type="dxa"/>
            <w:gridSpan w:val="2"/>
          </w:tcPr>
          <w:p w14:paraId="71FDF4F5" w14:textId="77777777" w:rsidR="00A02C54" w:rsidRPr="000713B0" w:rsidRDefault="00A02C54" w:rsidP="00CE74EB">
            <w:pPr>
              <w:jc w:val="center"/>
            </w:pPr>
          </w:p>
        </w:tc>
      </w:tr>
      <w:tr w:rsidR="00A02C54" w:rsidRPr="000713B0" w14:paraId="211A5758" w14:textId="77777777" w:rsidTr="000A330B">
        <w:trPr>
          <w:trHeight w:val="1134"/>
        </w:trPr>
        <w:tc>
          <w:tcPr>
            <w:tcW w:w="9354" w:type="dxa"/>
            <w:gridSpan w:val="2"/>
            <w:vAlign w:val="bottom"/>
          </w:tcPr>
          <w:p w14:paraId="64D44913" w14:textId="77777777" w:rsidR="00A02C54" w:rsidRPr="000713B0" w:rsidRDefault="00A02C54" w:rsidP="00A02C54">
            <w:pPr>
              <w:pStyle w:val="afb"/>
            </w:pPr>
          </w:p>
          <w:p w14:paraId="3F04400F" w14:textId="77777777" w:rsidR="00A02C54" w:rsidRPr="000713B0" w:rsidRDefault="00A02C54" w:rsidP="00A02C54">
            <w:pPr>
              <w:pStyle w:val="afb"/>
            </w:pPr>
          </w:p>
        </w:tc>
      </w:tr>
    </w:tbl>
    <w:p w14:paraId="0A9580EC"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247F88D2" w14:textId="77777777"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14:paraId="4BB0A4C6" w14:textId="3ACF8B70" w:rsidR="000667E0" w:rsidRPr="000667E0" w:rsidRDefault="00976DC4">
      <w:pPr>
        <w:pStyle w:val="15"/>
        <w:tabs>
          <w:tab w:val="right" w:leader="dot" w:pos="9629"/>
        </w:tabs>
        <w:rPr>
          <w:noProof/>
          <w:sz w:val="24"/>
          <w:szCs w:val="22"/>
          <w:lang w:eastAsia="ru-RU"/>
        </w:rPr>
      </w:pPr>
      <w:r w:rsidRPr="000667E0">
        <w:rPr>
          <w:sz w:val="26"/>
          <w:szCs w:val="24"/>
          <w:highlight w:val="lightGray"/>
        </w:rPr>
        <w:fldChar w:fldCharType="begin"/>
      </w:r>
      <w:r w:rsidRPr="000667E0">
        <w:rPr>
          <w:sz w:val="26"/>
          <w:szCs w:val="24"/>
          <w:highlight w:val="lightGray"/>
        </w:rPr>
        <w:instrText xml:space="preserve"> TOC \o "1-1" \h \z \u </w:instrText>
      </w:r>
      <w:r w:rsidRPr="000667E0">
        <w:rPr>
          <w:sz w:val="26"/>
          <w:szCs w:val="24"/>
          <w:highlight w:val="lightGray"/>
        </w:rPr>
        <w:fldChar w:fldCharType="separate"/>
      </w:r>
      <w:hyperlink w:anchor="_Toc143602196" w:history="1">
        <w:r w:rsidR="000667E0" w:rsidRPr="000667E0">
          <w:rPr>
            <w:rStyle w:val="ae"/>
            <w:noProof/>
            <w:sz w:val="22"/>
          </w:rPr>
          <w:t>1. Основная информация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_Toc143602196 \h </w:instrText>
        </w:r>
        <w:r w:rsidR="000667E0" w:rsidRPr="000667E0">
          <w:rPr>
            <w:noProof/>
            <w:webHidden/>
            <w:sz w:val="22"/>
          </w:rPr>
        </w:r>
        <w:r w:rsidR="000667E0" w:rsidRPr="000667E0">
          <w:rPr>
            <w:noProof/>
            <w:webHidden/>
            <w:sz w:val="22"/>
          </w:rPr>
          <w:fldChar w:fldCharType="separate"/>
        </w:r>
        <w:r w:rsidR="001876C1">
          <w:rPr>
            <w:noProof/>
            <w:webHidden/>
            <w:sz w:val="22"/>
          </w:rPr>
          <w:t>3</w:t>
        </w:r>
        <w:r w:rsidR="000667E0" w:rsidRPr="000667E0">
          <w:rPr>
            <w:noProof/>
            <w:webHidden/>
            <w:sz w:val="22"/>
          </w:rPr>
          <w:fldChar w:fldCharType="end"/>
        </w:r>
      </w:hyperlink>
    </w:p>
    <w:p w14:paraId="52AE1A84" w14:textId="6B9736FA" w:rsidR="000667E0" w:rsidRPr="000667E0" w:rsidRDefault="00676055">
      <w:pPr>
        <w:pStyle w:val="15"/>
        <w:tabs>
          <w:tab w:val="right" w:leader="dot" w:pos="9629"/>
        </w:tabs>
        <w:rPr>
          <w:noProof/>
          <w:sz w:val="24"/>
          <w:szCs w:val="22"/>
          <w:lang w:eastAsia="ru-RU"/>
        </w:rPr>
      </w:pPr>
      <w:hyperlink w:anchor="_Toc143602197" w:history="1">
        <w:r w:rsidR="000667E0" w:rsidRPr="000667E0">
          <w:rPr>
            <w:rStyle w:val="ae"/>
            <w:noProof/>
            <w:sz w:val="22"/>
          </w:rPr>
          <w:t>2. Основная информация проведения процедуры</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_Toc143602197 \h </w:instrText>
        </w:r>
        <w:r w:rsidR="000667E0" w:rsidRPr="000667E0">
          <w:rPr>
            <w:noProof/>
            <w:webHidden/>
            <w:sz w:val="22"/>
          </w:rPr>
        </w:r>
        <w:r w:rsidR="000667E0" w:rsidRPr="000667E0">
          <w:rPr>
            <w:noProof/>
            <w:webHidden/>
            <w:sz w:val="22"/>
          </w:rPr>
          <w:fldChar w:fldCharType="separate"/>
        </w:r>
        <w:r w:rsidR="001876C1">
          <w:rPr>
            <w:noProof/>
            <w:webHidden/>
            <w:sz w:val="22"/>
          </w:rPr>
          <w:t>5</w:t>
        </w:r>
        <w:r w:rsidR="000667E0" w:rsidRPr="000667E0">
          <w:rPr>
            <w:noProof/>
            <w:webHidden/>
            <w:sz w:val="22"/>
          </w:rPr>
          <w:fldChar w:fldCharType="end"/>
        </w:r>
      </w:hyperlink>
    </w:p>
    <w:p w14:paraId="7C3C2AF1" w14:textId="5F2BC9CB" w:rsidR="000667E0" w:rsidRPr="000667E0" w:rsidRDefault="00676055">
      <w:pPr>
        <w:pStyle w:val="15"/>
        <w:tabs>
          <w:tab w:val="right" w:leader="dot" w:pos="9629"/>
        </w:tabs>
        <w:rPr>
          <w:noProof/>
          <w:sz w:val="24"/>
          <w:szCs w:val="22"/>
          <w:lang w:eastAsia="ru-RU"/>
        </w:rPr>
      </w:pPr>
      <w:hyperlink w:anchor="_Toc143602198" w:history="1">
        <w:r w:rsidR="000667E0" w:rsidRPr="000667E0">
          <w:rPr>
            <w:rStyle w:val="ae"/>
            <w:noProof/>
            <w:sz w:val="22"/>
          </w:rPr>
          <w:t>3. Требования к предложению участника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_Toc143602198 \h </w:instrText>
        </w:r>
        <w:r w:rsidR="000667E0" w:rsidRPr="000667E0">
          <w:rPr>
            <w:noProof/>
            <w:webHidden/>
            <w:sz w:val="22"/>
          </w:rPr>
        </w:r>
        <w:r w:rsidR="000667E0" w:rsidRPr="000667E0">
          <w:rPr>
            <w:noProof/>
            <w:webHidden/>
            <w:sz w:val="22"/>
          </w:rPr>
          <w:fldChar w:fldCharType="separate"/>
        </w:r>
        <w:r w:rsidR="001876C1">
          <w:rPr>
            <w:noProof/>
            <w:webHidden/>
            <w:sz w:val="22"/>
          </w:rPr>
          <w:t>6</w:t>
        </w:r>
        <w:r w:rsidR="000667E0" w:rsidRPr="000667E0">
          <w:rPr>
            <w:noProof/>
            <w:webHidden/>
            <w:sz w:val="22"/>
          </w:rPr>
          <w:fldChar w:fldCharType="end"/>
        </w:r>
      </w:hyperlink>
    </w:p>
    <w:p w14:paraId="2B485C75" w14:textId="6A384A27" w:rsidR="000667E0" w:rsidRPr="000667E0" w:rsidRDefault="00676055">
      <w:pPr>
        <w:pStyle w:val="15"/>
        <w:tabs>
          <w:tab w:val="right" w:leader="dot" w:pos="9629"/>
        </w:tabs>
        <w:rPr>
          <w:noProof/>
          <w:sz w:val="24"/>
          <w:szCs w:val="22"/>
          <w:lang w:eastAsia="ru-RU"/>
        </w:rPr>
      </w:pPr>
      <w:hyperlink w:anchor="_Toc143602199" w:history="1">
        <w:r w:rsidR="000667E0" w:rsidRPr="000667E0">
          <w:rPr>
            <w:rStyle w:val="ae"/>
            <w:noProof/>
            <w:sz w:val="22"/>
          </w:rPr>
          <w:t>4. Требования к участникам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_Toc143602199 \h </w:instrText>
        </w:r>
        <w:r w:rsidR="000667E0" w:rsidRPr="000667E0">
          <w:rPr>
            <w:noProof/>
            <w:webHidden/>
            <w:sz w:val="22"/>
          </w:rPr>
        </w:r>
        <w:r w:rsidR="000667E0" w:rsidRPr="000667E0">
          <w:rPr>
            <w:noProof/>
            <w:webHidden/>
            <w:sz w:val="22"/>
          </w:rPr>
          <w:fldChar w:fldCharType="separate"/>
        </w:r>
        <w:r w:rsidR="001876C1">
          <w:rPr>
            <w:noProof/>
            <w:webHidden/>
            <w:sz w:val="22"/>
          </w:rPr>
          <w:t>8</w:t>
        </w:r>
        <w:r w:rsidR="000667E0" w:rsidRPr="000667E0">
          <w:rPr>
            <w:noProof/>
            <w:webHidden/>
            <w:sz w:val="22"/>
          </w:rPr>
          <w:fldChar w:fldCharType="end"/>
        </w:r>
      </w:hyperlink>
    </w:p>
    <w:p w14:paraId="120FC68E" w14:textId="65E096D0" w:rsidR="000667E0" w:rsidRPr="000667E0" w:rsidRDefault="00676055">
      <w:pPr>
        <w:pStyle w:val="15"/>
        <w:tabs>
          <w:tab w:val="right" w:leader="dot" w:pos="9629"/>
        </w:tabs>
        <w:rPr>
          <w:noProof/>
          <w:sz w:val="24"/>
          <w:szCs w:val="22"/>
          <w:lang w:eastAsia="ru-RU"/>
        </w:rPr>
      </w:pPr>
      <w:hyperlink w:anchor="_Toc143602200" w:history="1">
        <w:r w:rsidR="000667E0" w:rsidRPr="000667E0">
          <w:rPr>
            <w:rStyle w:val="ae"/>
            <w:noProof/>
            <w:sz w:val="22"/>
          </w:rPr>
          <w:t>5. Требования к заявке на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_Toc143602200 \h </w:instrText>
        </w:r>
        <w:r w:rsidR="000667E0" w:rsidRPr="000667E0">
          <w:rPr>
            <w:noProof/>
            <w:webHidden/>
            <w:sz w:val="22"/>
          </w:rPr>
        </w:r>
        <w:r w:rsidR="000667E0" w:rsidRPr="000667E0">
          <w:rPr>
            <w:noProof/>
            <w:webHidden/>
            <w:sz w:val="22"/>
          </w:rPr>
          <w:fldChar w:fldCharType="separate"/>
        </w:r>
        <w:r w:rsidR="001876C1">
          <w:rPr>
            <w:noProof/>
            <w:webHidden/>
            <w:sz w:val="22"/>
          </w:rPr>
          <w:t>14</w:t>
        </w:r>
        <w:r w:rsidR="000667E0" w:rsidRPr="000667E0">
          <w:rPr>
            <w:noProof/>
            <w:webHidden/>
            <w:sz w:val="22"/>
          </w:rPr>
          <w:fldChar w:fldCharType="end"/>
        </w:r>
      </w:hyperlink>
    </w:p>
    <w:p w14:paraId="0240E518" w14:textId="3D7243F9" w:rsidR="000667E0" w:rsidRPr="000667E0" w:rsidRDefault="00676055">
      <w:pPr>
        <w:pStyle w:val="15"/>
        <w:tabs>
          <w:tab w:val="right" w:leader="dot" w:pos="9629"/>
        </w:tabs>
        <w:rPr>
          <w:noProof/>
          <w:sz w:val="24"/>
          <w:szCs w:val="22"/>
          <w:lang w:eastAsia="ru-RU"/>
        </w:rPr>
      </w:pPr>
      <w:hyperlink w:anchor="_Toc143602201" w:history="1">
        <w:r w:rsidR="000667E0" w:rsidRPr="000667E0">
          <w:rPr>
            <w:rStyle w:val="ae"/>
            <w:noProof/>
            <w:sz w:val="22"/>
          </w:rPr>
          <w:t>6. Обзор процедуры,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_Toc143602201 \h </w:instrText>
        </w:r>
        <w:r w:rsidR="000667E0" w:rsidRPr="000667E0">
          <w:rPr>
            <w:noProof/>
            <w:webHidden/>
            <w:sz w:val="22"/>
          </w:rPr>
        </w:r>
        <w:r w:rsidR="000667E0" w:rsidRPr="000667E0">
          <w:rPr>
            <w:noProof/>
            <w:webHidden/>
            <w:sz w:val="22"/>
          </w:rPr>
          <w:fldChar w:fldCharType="separate"/>
        </w:r>
        <w:r w:rsidR="001876C1">
          <w:rPr>
            <w:noProof/>
            <w:webHidden/>
            <w:sz w:val="22"/>
          </w:rPr>
          <w:t>21</w:t>
        </w:r>
        <w:r w:rsidR="000667E0" w:rsidRPr="000667E0">
          <w:rPr>
            <w:noProof/>
            <w:webHidden/>
            <w:sz w:val="22"/>
          </w:rPr>
          <w:fldChar w:fldCharType="end"/>
        </w:r>
      </w:hyperlink>
    </w:p>
    <w:p w14:paraId="0EA18358" w14:textId="04006634" w:rsidR="000667E0" w:rsidRPr="000667E0" w:rsidRDefault="00676055">
      <w:pPr>
        <w:pStyle w:val="15"/>
        <w:tabs>
          <w:tab w:val="right" w:leader="dot" w:pos="9629"/>
        </w:tabs>
        <w:rPr>
          <w:noProof/>
          <w:sz w:val="24"/>
          <w:szCs w:val="22"/>
          <w:lang w:eastAsia="ru-RU"/>
        </w:rPr>
      </w:pPr>
      <w:hyperlink w:anchor="_Toc143602202" w:history="1">
        <w:r w:rsidR="000667E0" w:rsidRPr="000667E0">
          <w:rPr>
            <w:rStyle w:val="ae"/>
            <w:noProof/>
            <w:sz w:val="22"/>
          </w:rPr>
          <w:t>7. Рассмотрение заявок, выбор победителя, заключение договора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_Toc143602202 \h </w:instrText>
        </w:r>
        <w:r w:rsidR="000667E0" w:rsidRPr="000667E0">
          <w:rPr>
            <w:noProof/>
            <w:webHidden/>
            <w:sz w:val="22"/>
          </w:rPr>
        </w:r>
        <w:r w:rsidR="000667E0" w:rsidRPr="000667E0">
          <w:rPr>
            <w:noProof/>
            <w:webHidden/>
            <w:sz w:val="22"/>
          </w:rPr>
          <w:fldChar w:fldCharType="separate"/>
        </w:r>
        <w:r w:rsidR="001876C1">
          <w:rPr>
            <w:noProof/>
            <w:webHidden/>
            <w:sz w:val="22"/>
          </w:rPr>
          <w:t>24</w:t>
        </w:r>
        <w:r w:rsidR="000667E0" w:rsidRPr="000667E0">
          <w:rPr>
            <w:noProof/>
            <w:webHidden/>
            <w:sz w:val="22"/>
          </w:rPr>
          <w:fldChar w:fldCharType="end"/>
        </w:r>
      </w:hyperlink>
    </w:p>
    <w:p w14:paraId="65386E3B" w14:textId="032CE2DD" w:rsidR="000667E0" w:rsidRPr="000667E0" w:rsidRDefault="00676055">
      <w:pPr>
        <w:pStyle w:val="15"/>
        <w:tabs>
          <w:tab w:val="right" w:leader="dot" w:pos="9629"/>
        </w:tabs>
        <w:rPr>
          <w:noProof/>
          <w:sz w:val="24"/>
          <w:szCs w:val="22"/>
          <w:lang w:eastAsia="ru-RU"/>
        </w:rPr>
      </w:pPr>
      <w:hyperlink w:anchor="_Toc143602203" w:history="1">
        <w:r w:rsidR="000667E0" w:rsidRPr="000667E0">
          <w:rPr>
            <w:rStyle w:val="ae"/>
            <w:noProof/>
            <w:sz w:val="22"/>
          </w:rPr>
          <w:t>8. Критерии оценки заявок</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_Toc143602203 \h </w:instrText>
        </w:r>
        <w:r w:rsidR="000667E0" w:rsidRPr="000667E0">
          <w:rPr>
            <w:noProof/>
            <w:webHidden/>
            <w:sz w:val="22"/>
          </w:rPr>
        </w:r>
        <w:r w:rsidR="000667E0" w:rsidRPr="000667E0">
          <w:rPr>
            <w:noProof/>
            <w:webHidden/>
            <w:sz w:val="22"/>
          </w:rPr>
          <w:fldChar w:fldCharType="separate"/>
        </w:r>
        <w:r w:rsidR="001876C1">
          <w:rPr>
            <w:noProof/>
            <w:webHidden/>
            <w:sz w:val="22"/>
          </w:rPr>
          <w:t>30</w:t>
        </w:r>
        <w:r w:rsidR="000667E0" w:rsidRPr="000667E0">
          <w:rPr>
            <w:noProof/>
            <w:webHidden/>
            <w:sz w:val="22"/>
          </w:rPr>
          <w:fldChar w:fldCharType="end"/>
        </w:r>
      </w:hyperlink>
    </w:p>
    <w:p w14:paraId="40E9C52B" w14:textId="77777777" w:rsidR="00976DC4" w:rsidRDefault="00976DC4">
      <w:pPr>
        <w:rPr>
          <w:rFonts w:eastAsia="Times New Roman" w:cs="Arial"/>
          <w:b/>
          <w:color w:val="000000" w:themeColor="text1"/>
          <w:sz w:val="24"/>
          <w:highlight w:val="lightGray"/>
          <w:lang w:eastAsia="ru-RU"/>
        </w:rPr>
      </w:pPr>
      <w:r w:rsidRPr="000667E0">
        <w:rPr>
          <w:sz w:val="26"/>
          <w:szCs w:val="24"/>
          <w:highlight w:val="lightGray"/>
        </w:rPr>
        <w:fldChar w:fldCharType="end"/>
      </w:r>
      <w:r>
        <w:rPr>
          <w:highlight w:val="lightGray"/>
        </w:rPr>
        <w:br w:type="page"/>
      </w:r>
    </w:p>
    <w:p w14:paraId="633DE680" w14:textId="77777777" w:rsidR="00CA0E14" w:rsidRDefault="00CA0E14" w:rsidP="000667E0">
      <w:pPr>
        <w:pStyle w:val="1"/>
        <w:numPr>
          <w:ilvl w:val="0"/>
          <w:numId w:val="14"/>
        </w:numPr>
      </w:pPr>
      <w:bookmarkStart w:id="1" w:name="_Toc143602196"/>
      <w:r>
        <w:lastRenderedPageBreak/>
        <w:t>Основная информация</w:t>
      </w:r>
      <w:r w:rsidR="005005BE">
        <w:t xml:space="preserve"> закупки</w:t>
      </w:r>
      <w:bookmarkEnd w:id="1"/>
    </w:p>
    <w:tbl>
      <w:tblPr>
        <w:tblStyle w:val="aff5"/>
        <w:tblW w:w="9640" w:type="dxa"/>
        <w:tblLook w:val="0660" w:firstRow="1" w:lastRow="1" w:firstColumn="0" w:lastColumn="0" w:noHBand="1" w:noVBand="1"/>
      </w:tblPr>
      <w:tblGrid>
        <w:gridCol w:w="800"/>
        <w:gridCol w:w="3981"/>
        <w:gridCol w:w="4859"/>
      </w:tblGrid>
      <w:tr w:rsidR="00485111" w:rsidRPr="000713B0" w14:paraId="5B7980A1" w14:textId="77777777"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Pr>
          <w:p w14:paraId="58C09B35" w14:textId="77777777" w:rsidR="00EF1AD5" w:rsidRPr="000713B0" w:rsidRDefault="00EF1AD5" w:rsidP="00186F7B">
            <w:pPr>
              <w:pStyle w:val="119"/>
            </w:pPr>
          </w:p>
        </w:tc>
        <w:tc>
          <w:tcPr>
            <w:tcW w:w="3981" w:type="dxa"/>
          </w:tcPr>
          <w:p w14:paraId="700F30DE" w14:textId="77777777" w:rsidR="00EF1AD5" w:rsidRPr="00F17814" w:rsidRDefault="00EF1AD5" w:rsidP="002F2A41">
            <w:r w:rsidRPr="000713B0">
              <w:t>Заказчик</w:t>
            </w:r>
          </w:p>
        </w:tc>
        <w:sdt>
          <w:sdtPr>
            <w:alias w:val="Заказчик"/>
            <w:tag w:val="Заказчик"/>
            <w:id w:val="-1598785106"/>
            <w:placeholder>
              <w:docPart w:val="6D6075D7115D40A7AF6909EAC3A34EE7"/>
            </w:placeholder>
            <w15:color w:val="FFFF00"/>
          </w:sdtPr>
          <w:sdtEndPr/>
          <w:sdtContent>
            <w:tc>
              <w:tcPr>
                <w:tcW w:w="4859" w:type="dxa"/>
              </w:tcPr>
              <w:p w14:paraId="11D2B514" w14:textId="24310BAA"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9123F9">
                  <w:rPr>
                    <w:noProof/>
                  </w:rPr>
                  <w:t>ООО "Байкальская энергетич</w:t>
                </w:r>
                <w:r w:rsidR="00A67025">
                  <w:rPr>
                    <w:noProof/>
                  </w:rPr>
                  <w:t>е</w:t>
                </w:r>
                <w:r w:rsidR="009123F9">
                  <w:rPr>
                    <w:noProof/>
                  </w:rPr>
                  <w:t>с</w:t>
                </w:r>
                <w:r w:rsidR="00A67025">
                  <w:rPr>
                    <w:noProof/>
                  </w:rPr>
                  <w:t>к</w:t>
                </w:r>
                <w:r w:rsidR="009123F9">
                  <w:rPr>
                    <w:noProof/>
                  </w:rPr>
                  <w:t>ая компания"</w:t>
                </w:r>
                <w:r>
                  <w:rPr>
                    <w:noProof/>
                  </w:rPr>
                  <w:fldChar w:fldCharType="end"/>
                </w:r>
              </w:p>
            </w:tc>
          </w:sdtContent>
        </w:sdt>
      </w:tr>
      <w:tr w:rsidR="00485111" w:rsidRPr="000713B0" w14:paraId="46DDF248" w14:textId="77777777" w:rsidTr="007A629C">
        <w:trPr>
          <w:trHeight w:val="20"/>
        </w:trPr>
        <w:tc>
          <w:tcPr>
            <w:tcW w:w="800" w:type="dxa"/>
          </w:tcPr>
          <w:p w14:paraId="5F487B73" w14:textId="77777777" w:rsidR="008F603B" w:rsidRPr="000713B0" w:rsidRDefault="008F603B" w:rsidP="00186F7B">
            <w:pPr>
              <w:pStyle w:val="119"/>
            </w:pPr>
          </w:p>
        </w:tc>
        <w:tc>
          <w:tcPr>
            <w:tcW w:w="3981" w:type="dxa"/>
          </w:tcPr>
          <w:p w14:paraId="7AB4D83F"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018B62CC0F2548BB8B8C2399C500B944"/>
            </w:placeholder>
            <w15:color w:val="FFFF00"/>
          </w:sdtPr>
          <w:sdtEndPr/>
          <w:sdtContent>
            <w:tc>
              <w:tcPr>
                <w:tcW w:w="4859" w:type="dxa"/>
              </w:tcPr>
              <w:p w14:paraId="06D8D131" w14:textId="3B15BB95" w:rsidR="008F603B" w:rsidRDefault="009123F9" w:rsidP="00E828B0">
                <w:r>
                  <w:t>ТЭЦ-9</w:t>
                </w:r>
              </w:p>
            </w:tc>
          </w:sdtContent>
        </w:sdt>
      </w:tr>
      <w:tr w:rsidR="00485111" w:rsidRPr="000713B0" w14:paraId="0C8D4425" w14:textId="77777777" w:rsidTr="007A629C">
        <w:trPr>
          <w:trHeight w:val="709"/>
        </w:trPr>
        <w:tc>
          <w:tcPr>
            <w:tcW w:w="800" w:type="dxa"/>
            <w:shd w:val="clear" w:color="auto" w:fill="FFFFCD" w:themeFill="background2"/>
          </w:tcPr>
          <w:p w14:paraId="4BA497CF" w14:textId="77777777" w:rsidR="0056005A" w:rsidRPr="000713B0" w:rsidRDefault="0056005A" w:rsidP="00984AB2">
            <w:pPr>
              <w:pStyle w:val="119"/>
            </w:pPr>
          </w:p>
        </w:tc>
        <w:tc>
          <w:tcPr>
            <w:tcW w:w="3981" w:type="dxa"/>
            <w:shd w:val="clear" w:color="auto" w:fill="FFFFCD" w:themeFill="background2"/>
          </w:tcPr>
          <w:p w14:paraId="0460D05F"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4701630DCD8442228F72C351A6D868EE"/>
            </w:placeholder>
            <w15:color w:val="FFFF00"/>
          </w:sdtPr>
          <w:sdtEndPr/>
          <w:sdtContent>
            <w:tc>
              <w:tcPr>
                <w:tcW w:w="4859" w:type="dxa"/>
                <w:shd w:val="clear" w:color="auto" w:fill="FFFFCD" w:themeFill="background2"/>
              </w:tcPr>
              <w:p w14:paraId="11267CC5" w14:textId="3CD75627" w:rsidR="0056005A" w:rsidRPr="000713B0" w:rsidRDefault="006D6541" w:rsidP="00E828B0">
                <w:pPr>
                  <w:rPr>
                    <w:highlight w:val="yellow"/>
                  </w:rPr>
                </w:pPr>
                <w:r w:rsidRPr="006D6541">
                  <w:t>Оказание услуги  по отлову безнадзорных животных</w:t>
                </w:r>
              </w:p>
            </w:tc>
          </w:sdtContent>
        </w:sdt>
      </w:tr>
      <w:tr w:rsidR="00485111" w:rsidRPr="000713B0" w14:paraId="0E87D150" w14:textId="77777777" w:rsidTr="007A629C">
        <w:trPr>
          <w:trHeight w:val="20"/>
        </w:trPr>
        <w:tc>
          <w:tcPr>
            <w:tcW w:w="800" w:type="dxa"/>
            <w:shd w:val="clear" w:color="auto" w:fill="FFFFCD" w:themeFill="background2"/>
          </w:tcPr>
          <w:p w14:paraId="227C0A39" w14:textId="77777777" w:rsidR="0056005A" w:rsidRPr="000713B0" w:rsidRDefault="0056005A" w:rsidP="00984AB2">
            <w:pPr>
              <w:pStyle w:val="119"/>
            </w:pPr>
          </w:p>
        </w:tc>
        <w:tc>
          <w:tcPr>
            <w:tcW w:w="3981" w:type="dxa"/>
            <w:shd w:val="clear" w:color="auto" w:fill="FFFFCD" w:themeFill="background2"/>
          </w:tcPr>
          <w:p w14:paraId="0BA0EAD3" w14:textId="77777777"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14:paraId="375D6A62" w14:textId="75963563" w:rsidR="007B5334" w:rsidRDefault="00676055" w:rsidP="007B5334">
            <w:sdt>
              <w:sdtPr>
                <w:rPr>
                  <w:noProof/>
                </w:rPr>
                <w:alias w:val="НМЦД"/>
                <w:tag w:val="НМЦД"/>
                <w:id w:val="-1900275233"/>
                <w:placeholder>
                  <w:docPart w:val="9E35CFD84D714504ADFF00E63595B83D"/>
                </w:placeholder>
                <w15:color w:val="FFFF00"/>
              </w:sdtPr>
              <w:sdtEndPr/>
              <w:sdtContent>
                <w:r w:rsidR="00EF136D">
                  <w:rPr>
                    <w:noProof/>
                  </w:rPr>
                  <w:t xml:space="preserve">480 000,00 рублей </w:t>
                </w:r>
              </w:sdtContent>
            </w:sdt>
            <w:r w:rsidR="00EF136D">
              <w:rPr>
                <w:noProof/>
              </w:rPr>
              <w:t>без НДС</w:t>
            </w:r>
          </w:p>
          <w:sdt>
            <w:sdtPr>
              <w:alias w:val="НМЦД"/>
              <w:tag w:val="НМЦД"/>
              <w:id w:val="-210495076"/>
              <w:placeholder>
                <w:docPart w:val="DDD74C48E40948339C0A3AB2FB0F497C"/>
              </w:placeholder>
              <w15:color w:val="FFFF00"/>
            </w:sdtPr>
            <w:sdtEndPr/>
            <w:sdtContent>
              <w:p w14:paraId="15C70141" w14:textId="5BDDEB81" w:rsidR="0056005A" w:rsidRPr="00705864" w:rsidRDefault="00676055" w:rsidP="007B5334">
                <w:r>
                  <w:fldChar w:fldCharType="begin"/>
                </w:r>
                <w:r>
                  <w:instrText xml:space="preserve"> MERGEFIELD "Возможность_превышения_НМЦД_14" </w:instrText>
                </w:r>
                <w:r>
                  <w:fldChar w:fldCharType="separate"/>
                </w:r>
                <w:r>
                  <w:fldChar w:fldCharType="end"/>
                </w:r>
              </w:p>
            </w:sdtContent>
          </w:sdt>
        </w:tc>
      </w:tr>
      <w:tr w:rsidR="00485111" w:rsidRPr="000713B0" w14:paraId="3482FD58" w14:textId="77777777" w:rsidTr="007A629C">
        <w:trPr>
          <w:trHeight w:val="20"/>
        </w:trPr>
        <w:tc>
          <w:tcPr>
            <w:tcW w:w="800" w:type="dxa"/>
            <w:shd w:val="clear" w:color="auto" w:fill="FFFFCD" w:themeFill="background2"/>
          </w:tcPr>
          <w:p w14:paraId="0B75B478" w14:textId="77777777" w:rsidR="0056005A" w:rsidRPr="000713B0" w:rsidRDefault="0056005A" w:rsidP="00984AB2">
            <w:pPr>
              <w:pStyle w:val="119"/>
            </w:pPr>
          </w:p>
        </w:tc>
        <w:tc>
          <w:tcPr>
            <w:tcW w:w="3981" w:type="dxa"/>
            <w:shd w:val="clear" w:color="auto" w:fill="FFFFCD" w:themeFill="background2"/>
          </w:tcPr>
          <w:p w14:paraId="3D99213B" w14:textId="77777777" w:rsidR="0056005A" w:rsidRPr="00974B72" w:rsidRDefault="0056005A" w:rsidP="00984AB2">
            <w:pPr>
              <w:rPr>
                <w:lang w:val="en-US"/>
              </w:rPr>
            </w:pPr>
            <w:r w:rsidRPr="000713B0">
              <w:t>НДС, рублей</w:t>
            </w:r>
          </w:p>
        </w:tc>
        <w:tc>
          <w:tcPr>
            <w:tcW w:w="4859" w:type="dxa"/>
            <w:shd w:val="clear" w:color="auto" w:fill="FFFFCD" w:themeFill="background2"/>
          </w:tcPr>
          <w:p w14:paraId="369CB2C5" w14:textId="126CED08" w:rsidR="0056005A" w:rsidRPr="000713B0" w:rsidRDefault="00676055" w:rsidP="00E828B0">
            <w:sdt>
              <w:sdtPr>
                <w:rPr>
                  <w:noProof/>
                </w:rPr>
                <w:alias w:val="Сумма НДС"/>
                <w:tag w:val="Сумма НДС"/>
                <w:id w:val="1618712047"/>
                <w:placeholder>
                  <w:docPart w:val="6EF3C9371C0C47E3A4ED223975CE6240"/>
                </w:placeholder>
                <w15:color w:val="FFFF00"/>
              </w:sdtPr>
              <w:sdtEndPr/>
              <w:sdtContent>
                <w:r w:rsidR="00485111">
                  <w:rPr>
                    <w:noProof/>
                  </w:rPr>
                  <w:t>9</w:t>
                </w:r>
                <w:r w:rsidR="00EF136D">
                  <w:rPr>
                    <w:noProof/>
                  </w:rPr>
                  <w:t>6</w:t>
                </w:r>
                <w:r w:rsidR="00485111">
                  <w:rPr>
                    <w:noProof/>
                  </w:rPr>
                  <w:t> 000,00</w:t>
                </w:r>
              </w:sdtContent>
            </w:sdt>
          </w:p>
        </w:tc>
      </w:tr>
      <w:tr w:rsidR="00485111" w:rsidRPr="000713B0" w14:paraId="2DF06233" w14:textId="77777777" w:rsidTr="001B78E0">
        <w:trPr>
          <w:trHeight w:val="20"/>
        </w:trPr>
        <w:tc>
          <w:tcPr>
            <w:tcW w:w="800" w:type="dxa"/>
            <w:shd w:val="clear" w:color="auto" w:fill="FFFFCD" w:themeFill="background2"/>
          </w:tcPr>
          <w:p w14:paraId="203DE147" w14:textId="77777777" w:rsidR="005A087F" w:rsidRPr="000713B0" w:rsidRDefault="005A087F" w:rsidP="001B78E0">
            <w:pPr>
              <w:pStyle w:val="119"/>
            </w:pPr>
          </w:p>
        </w:tc>
        <w:tc>
          <w:tcPr>
            <w:tcW w:w="3981" w:type="dxa"/>
            <w:shd w:val="clear" w:color="auto" w:fill="FFFFCD" w:themeFill="background2"/>
          </w:tcPr>
          <w:p w14:paraId="00F81F23" w14:textId="77777777" w:rsidR="005A087F" w:rsidRPr="000713B0" w:rsidRDefault="005A087F" w:rsidP="001B78E0">
            <w:r>
              <w:t>Возможность превышения НМЦД</w:t>
            </w:r>
          </w:p>
        </w:tc>
        <w:tc>
          <w:tcPr>
            <w:tcW w:w="4859" w:type="dxa"/>
            <w:shd w:val="clear" w:color="auto" w:fill="FFFFCD" w:themeFill="background2"/>
          </w:tcPr>
          <w:p w14:paraId="49CF39FC" w14:textId="6BD448A5" w:rsidR="005A087F" w:rsidRDefault="005A087F" w:rsidP="001B78E0">
            <w:pPr>
              <w:rPr>
                <w:noProof/>
              </w:rPr>
            </w:pPr>
            <w:r>
              <w:rPr>
                <w:noProof/>
              </w:rPr>
              <w:fldChar w:fldCharType="begin"/>
            </w:r>
            <w:r>
              <w:rPr>
                <w:noProof/>
              </w:rPr>
              <w:instrText xml:space="preserve"> MERGEFIELD Возможность_превышения_НМЦД_16 </w:instrText>
            </w:r>
            <w:r>
              <w:rPr>
                <w:noProof/>
              </w:rPr>
              <w:fldChar w:fldCharType="separate"/>
            </w:r>
            <w:r w:rsidR="009123F9">
              <w:rPr>
                <w:noProof/>
              </w:rPr>
              <w:t>нет</w:t>
            </w:r>
            <w:r>
              <w:rPr>
                <w:noProof/>
              </w:rPr>
              <w:fldChar w:fldCharType="end"/>
            </w:r>
          </w:p>
        </w:tc>
      </w:tr>
      <w:tr w:rsidR="00485111" w:rsidRPr="000713B0" w14:paraId="07BDB847" w14:textId="77777777" w:rsidTr="007A629C">
        <w:trPr>
          <w:trHeight w:val="20"/>
        </w:trPr>
        <w:tc>
          <w:tcPr>
            <w:tcW w:w="800" w:type="dxa"/>
            <w:shd w:val="clear" w:color="auto" w:fill="FFFFCD" w:themeFill="background2"/>
          </w:tcPr>
          <w:p w14:paraId="79F401CF" w14:textId="77777777" w:rsidR="005B24B3" w:rsidRPr="000713B0" w:rsidRDefault="005B24B3" w:rsidP="005A383B">
            <w:pPr>
              <w:pStyle w:val="119"/>
            </w:pPr>
          </w:p>
        </w:tc>
        <w:tc>
          <w:tcPr>
            <w:tcW w:w="3981" w:type="dxa"/>
            <w:shd w:val="clear" w:color="auto" w:fill="FFFFCD" w:themeFill="background2"/>
          </w:tcPr>
          <w:p w14:paraId="20F666C0" w14:textId="77777777" w:rsidR="005B24B3" w:rsidRDefault="005B24B3" w:rsidP="005A383B">
            <w:r>
              <w:t>Максимально допустимый размер аванса</w:t>
            </w:r>
          </w:p>
        </w:tc>
        <w:tc>
          <w:tcPr>
            <w:tcW w:w="4859" w:type="dxa"/>
            <w:shd w:val="clear" w:color="auto" w:fill="FFFFCD" w:themeFill="background2"/>
          </w:tcPr>
          <w:p w14:paraId="27D093AA" w14:textId="3C0E3BF1"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9123F9">
              <w:rPr>
                <w:noProof/>
              </w:rPr>
              <w:t>не установлен</w:t>
            </w:r>
            <w:r>
              <w:rPr>
                <w:noProof/>
              </w:rPr>
              <w:fldChar w:fldCharType="end"/>
            </w:r>
          </w:p>
        </w:tc>
      </w:tr>
      <w:tr w:rsidR="00485111" w:rsidRPr="000713B0" w14:paraId="7273202B" w14:textId="77777777" w:rsidTr="007A629C">
        <w:trPr>
          <w:trHeight w:val="20"/>
        </w:trPr>
        <w:tc>
          <w:tcPr>
            <w:tcW w:w="800" w:type="dxa"/>
            <w:shd w:val="clear" w:color="auto" w:fill="FFFFCD" w:themeFill="background2"/>
          </w:tcPr>
          <w:p w14:paraId="14533544" w14:textId="77777777" w:rsidR="005A383B" w:rsidRPr="000713B0" w:rsidRDefault="005A383B" w:rsidP="005A383B">
            <w:pPr>
              <w:pStyle w:val="119"/>
            </w:pPr>
          </w:p>
        </w:tc>
        <w:tc>
          <w:tcPr>
            <w:tcW w:w="3981" w:type="dxa"/>
            <w:shd w:val="clear" w:color="auto" w:fill="FFFFCD" w:themeFill="background2"/>
          </w:tcPr>
          <w:p w14:paraId="572F3164" w14:textId="77777777"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14:paraId="4886B24D" w14:textId="149E2E39"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EA17AA">
              <w:rPr>
                <w:noProof/>
              </w:rPr>
              <w:t>предусмотрены</w:t>
            </w:r>
            <w:r>
              <w:rPr>
                <w:noProof/>
              </w:rPr>
              <w:fldChar w:fldCharType="end"/>
            </w:r>
          </w:p>
        </w:tc>
      </w:tr>
      <w:tr w:rsidR="00485111" w:rsidRPr="000713B0" w14:paraId="4305CCCE" w14:textId="77777777" w:rsidTr="007A629C">
        <w:trPr>
          <w:trHeight w:val="20"/>
        </w:trPr>
        <w:tc>
          <w:tcPr>
            <w:tcW w:w="800" w:type="dxa"/>
            <w:shd w:val="clear" w:color="auto" w:fill="FFFFCD" w:themeFill="background2"/>
          </w:tcPr>
          <w:p w14:paraId="45A5F68D" w14:textId="77777777" w:rsidR="005A383B" w:rsidRPr="000713B0" w:rsidRDefault="005A383B" w:rsidP="005A383B">
            <w:pPr>
              <w:pStyle w:val="119"/>
            </w:pPr>
          </w:p>
        </w:tc>
        <w:tc>
          <w:tcPr>
            <w:tcW w:w="3981" w:type="dxa"/>
            <w:shd w:val="clear" w:color="auto" w:fill="FFFFCD" w:themeFill="background2"/>
          </w:tcPr>
          <w:p w14:paraId="0AF04C7A" w14:textId="77777777" w:rsidR="005A383B" w:rsidRPr="00CD41A9" w:rsidRDefault="00214BD5" w:rsidP="005A383B">
            <w:r w:rsidRPr="00214BD5">
              <w:t>Кроме того цена материалов (в т.ч. оборудования), предоставляемых заказчиком</w:t>
            </w:r>
          </w:p>
        </w:tc>
        <w:tc>
          <w:tcPr>
            <w:tcW w:w="4859" w:type="dxa"/>
            <w:shd w:val="clear" w:color="auto" w:fill="FFFFCD" w:themeFill="background2"/>
          </w:tcPr>
          <w:p w14:paraId="3FB2A236" w14:textId="08828D00" w:rsidR="005A383B" w:rsidRDefault="00485111" w:rsidP="005A383B">
            <w:pPr>
              <w:rPr>
                <w:noProof/>
              </w:rPr>
            </w:pPr>
            <w:r>
              <w:rPr>
                <w:noProof/>
              </w:rPr>
              <w:t>0</w:t>
            </w:r>
          </w:p>
        </w:tc>
      </w:tr>
      <w:tr w:rsidR="00485111" w:rsidRPr="000713B0" w14:paraId="455AA0DC" w14:textId="77777777" w:rsidTr="007A629C">
        <w:trPr>
          <w:trHeight w:val="1070"/>
        </w:trPr>
        <w:tc>
          <w:tcPr>
            <w:tcW w:w="800" w:type="dxa"/>
          </w:tcPr>
          <w:p w14:paraId="508ED6D9" w14:textId="77777777" w:rsidR="005A383B" w:rsidRPr="000713B0" w:rsidRDefault="005A383B" w:rsidP="005A383B">
            <w:pPr>
              <w:pStyle w:val="119"/>
            </w:pPr>
          </w:p>
        </w:tc>
        <w:tc>
          <w:tcPr>
            <w:tcW w:w="3981" w:type="dxa"/>
          </w:tcPr>
          <w:p w14:paraId="12D51EC6" w14:textId="77777777"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tc>
          <w:tcPr>
            <w:tcW w:w="4859" w:type="dxa"/>
          </w:tcPr>
          <w:p w14:paraId="150A408A" w14:textId="3DBC3EF5" w:rsidR="005A383B" w:rsidRDefault="00D33C00" w:rsidP="005A383B">
            <w:pPr>
              <w:rPr>
                <w:noProof/>
              </w:rPr>
            </w:pPr>
            <w:r>
              <w:rPr>
                <w:noProof/>
              </w:rPr>
              <w:t>Отлов бездомных животных</w:t>
            </w:r>
          </w:p>
        </w:tc>
      </w:tr>
      <w:tr w:rsidR="00485111" w:rsidRPr="000713B0" w14:paraId="158F995F" w14:textId="77777777" w:rsidTr="007A629C">
        <w:trPr>
          <w:trHeight w:val="567"/>
        </w:trPr>
        <w:tc>
          <w:tcPr>
            <w:tcW w:w="800" w:type="dxa"/>
          </w:tcPr>
          <w:p w14:paraId="40D9F0A3" w14:textId="77777777" w:rsidR="00AB7DCE" w:rsidRPr="000713B0" w:rsidRDefault="00AB7DCE" w:rsidP="00AB7DCE">
            <w:pPr>
              <w:pStyle w:val="119"/>
            </w:pPr>
          </w:p>
        </w:tc>
        <w:tc>
          <w:tcPr>
            <w:tcW w:w="3981" w:type="dxa"/>
          </w:tcPr>
          <w:p w14:paraId="03F17975" w14:textId="77777777" w:rsidR="00AB7DCE" w:rsidRDefault="00AB7DCE" w:rsidP="00AB7DCE">
            <w:r w:rsidRPr="00AB7DCE">
              <w:t>Рассмотрение альтернативных предложений</w:t>
            </w:r>
          </w:p>
        </w:tc>
        <w:tc>
          <w:tcPr>
            <w:tcW w:w="4859" w:type="dxa"/>
          </w:tcPr>
          <w:p w14:paraId="61CD219E" w14:textId="014E8B17" w:rsidR="00AB7DCE" w:rsidRDefault="00AB7DCE" w:rsidP="00AB7DCE">
            <w:pPr>
              <w:rPr>
                <w:noProof/>
              </w:rPr>
            </w:pPr>
            <w:r>
              <w:rPr>
                <w:noProof/>
              </w:rPr>
              <w:fldChar w:fldCharType="begin"/>
            </w:r>
            <w:r>
              <w:rPr>
                <w:noProof/>
              </w:rPr>
              <w:instrText xml:space="preserve"> MERGEFIELD Рассмотрение_альтернативных_предложений </w:instrText>
            </w:r>
            <w:r>
              <w:rPr>
                <w:noProof/>
              </w:rPr>
              <w:fldChar w:fldCharType="separate"/>
            </w:r>
            <w:r w:rsidR="00485111">
              <w:rPr>
                <w:noProof/>
              </w:rPr>
              <w:t>не предусмотрено</w:t>
            </w:r>
            <w:r>
              <w:rPr>
                <w:noProof/>
              </w:rPr>
              <w:fldChar w:fldCharType="end"/>
            </w:r>
          </w:p>
        </w:tc>
      </w:tr>
      <w:tr w:rsidR="00485111" w:rsidRPr="000713B0" w14:paraId="24010D8F" w14:textId="77777777" w:rsidTr="007A629C">
        <w:trPr>
          <w:trHeight w:val="20"/>
        </w:trPr>
        <w:tc>
          <w:tcPr>
            <w:tcW w:w="800" w:type="dxa"/>
          </w:tcPr>
          <w:p w14:paraId="40FB855D" w14:textId="77777777" w:rsidR="000D2EC7" w:rsidRPr="000713B0" w:rsidRDefault="000D2EC7" w:rsidP="000D2EC7">
            <w:pPr>
              <w:pStyle w:val="119"/>
            </w:pPr>
          </w:p>
        </w:tc>
        <w:tc>
          <w:tcPr>
            <w:tcW w:w="3981" w:type="dxa"/>
          </w:tcPr>
          <w:p w14:paraId="0C380EF0" w14:textId="77777777" w:rsidR="000D2EC7" w:rsidRPr="000713B0" w:rsidRDefault="000D2EC7" w:rsidP="000D2EC7">
            <w:r>
              <w:t>Делимость предмета закупки</w:t>
            </w:r>
          </w:p>
        </w:tc>
        <w:sdt>
          <w:sdtPr>
            <w:rPr>
              <w:noProof/>
            </w:rPr>
            <w:alias w:val="Делимость"/>
            <w:tag w:val="Делимость"/>
            <w:id w:val="499862702"/>
            <w:placeholder>
              <w:docPart w:val="88648FD7943A44AFADB16795165247D8"/>
            </w:placeholder>
            <w15:color w:val="FFFF00"/>
          </w:sdtPr>
          <w:sdtEndPr/>
          <w:sdtContent>
            <w:tc>
              <w:tcPr>
                <w:tcW w:w="4859" w:type="dxa"/>
              </w:tcPr>
              <w:p w14:paraId="5DA1D1F8" w14:textId="47A9822A"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485111">
                  <w:rPr>
                    <w:noProof/>
                  </w:rPr>
                  <w:t>нет</w:t>
                </w:r>
                <w:r w:rsidRPr="002E30A6">
                  <w:rPr>
                    <w:noProof/>
                  </w:rPr>
                  <w:fldChar w:fldCharType="end"/>
                </w:r>
              </w:p>
            </w:tc>
          </w:sdtContent>
        </w:sdt>
      </w:tr>
      <w:tr w:rsidR="00485111" w:rsidRPr="000713B0" w14:paraId="476A89C6" w14:textId="77777777" w:rsidTr="007A629C">
        <w:trPr>
          <w:trHeight w:val="20"/>
        </w:trPr>
        <w:tc>
          <w:tcPr>
            <w:tcW w:w="800" w:type="dxa"/>
          </w:tcPr>
          <w:p w14:paraId="5771E118" w14:textId="77777777" w:rsidR="000D2EC7" w:rsidRPr="000713B0" w:rsidRDefault="000D2EC7" w:rsidP="000D2EC7">
            <w:pPr>
              <w:pStyle w:val="119"/>
            </w:pPr>
          </w:p>
        </w:tc>
        <w:tc>
          <w:tcPr>
            <w:tcW w:w="3981" w:type="dxa"/>
          </w:tcPr>
          <w:p w14:paraId="46D52DC2" w14:textId="77777777"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7098FECB95DE4CF2BF499F6038CE2793"/>
            </w:placeholder>
            <w15:color w:val="FFFF00"/>
          </w:sdtPr>
          <w:sdtEndPr/>
          <w:sdtContent>
            <w:tc>
              <w:tcPr>
                <w:tcW w:w="4859" w:type="dxa"/>
              </w:tcPr>
              <w:p w14:paraId="7B4955B9" w14:textId="1B88B26A"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485111">
                  <w:rPr>
                    <w:noProof/>
                  </w:rPr>
                  <w:t>Анализ предложений</w:t>
                </w:r>
                <w:r>
                  <w:rPr>
                    <w:noProof/>
                  </w:rPr>
                  <w:fldChar w:fldCharType="end"/>
                </w:r>
              </w:p>
            </w:tc>
          </w:sdtContent>
        </w:sdt>
      </w:tr>
      <w:tr w:rsidR="00485111" w:rsidRPr="000713B0" w14:paraId="6FEE29B4" w14:textId="77777777" w:rsidTr="007A629C">
        <w:trPr>
          <w:trHeight w:val="20"/>
        </w:trPr>
        <w:tc>
          <w:tcPr>
            <w:tcW w:w="800" w:type="dxa"/>
          </w:tcPr>
          <w:p w14:paraId="5D345C9A" w14:textId="77777777" w:rsidR="000D2EC7" w:rsidRPr="000713B0" w:rsidRDefault="000D2EC7" w:rsidP="000D2EC7">
            <w:pPr>
              <w:pStyle w:val="119"/>
            </w:pPr>
          </w:p>
        </w:tc>
        <w:tc>
          <w:tcPr>
            <w:tcW w:w="3981" w:type="dxa"/>
          </w:tcPr>
          <w:p w14:paraId="3CD15A76" w14:textId="77777777"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DE2D7636C2364D1D954A59EA1D4399EE"/>
            </w:placeholder>
            <w15:color w:val="FFFF00"/>
          </w:sdtPr>
          <w:sdtEndPr/>
          <w:sdtContent>
            <w:tc>
              <w:tcPr>
                <w:tcW w:w="4859" w:type="dxa"/>
              </w:tcPr>
              <w:p w14:paraId="46882487" w14:textId="684D190D" w:rsidR="000D2EC7" w:rsidRDefault="006D6541" w:rsidP="000D2EC7">
                <w:r>
                  <w:rPr>
                    <w:noProof/>
                  </w:rPr>
                  <w:t>Таюрский Виктор Юрьевич</w:t>
                </w:r>
              </w:p>
            </w:tc>
          </w:sdtContent>
        </w:sdt>
      </w:tr>
      <w:tr w:rsidR="00485111" w:rsidRPr="000713B0" w14:paraId="48A64828" w14:textId="77777777" w:rsidTr="007A629C">
        <w:trPr>
          <w:trHeight w:val="20"/>
        </w:trPr>
        <w:tc>
          <w:tcPr>
            <w:tcW w:w="800" w:type="dxa"/>
          </w:tcPr>
          <w:p w14:paraId="1EC2D65A" w14:textId="77777777" w:rsidR="000D2EC7" w:rsidRPr="000713B0" w:rsidRDefault="000D2EC7" w:rsidP="000D2EC7">
            <w:pPr>
              <w:pStyle w:val="119"/>
            </w:pPr>
          </w:p>
        </w:tc>
        <w:tc>
          <w:tcPr>
            <w:tcW w:w="3981" w:type="dxa"/>
          </w:tcPr>
          <w:p w14:paraId="33A60D31" w14:textId="77777777"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17FF16D9E7564F1B90400D0C791B483C"/>
            </w:placeholder>
            <w15:color w:val="FFFF00"/>
          </w:sdtPr>
          <w:sdtEndPr/>
          <w:sdtContent>
            <w:tc>
              <w:tcPr>
                <w:tcW w:w="4859" w:type="dxa"/>
              </w:tcPr>
              <w:p w14:paraId="0454EA1F" w14:textId="58509C3D" w:rsidR="000D2EC7" w:rsidRPr="000713B0" w:rsidRDefault="00485111" w:rsidP="000D2EC7">
                <w:r>
                  <w:rPr>
                    <w:noProof/>
                  </w:rPr>
                  <w:t>8(3955)5033</w:t>
                </w:r>
                <w:r w:rsidR="006D6541">
                  <w:rPr>
                    <w:noProof/>
                  </w:rPr>
                  <w:t>60</w:t>
                </w:r>
              </w:p>
            </w:tc>
          </w:sdtContent>
        </w:sdt>
      </w:tr>
      <w:tr w:rsidR="00485111" w:rsidRPr="000713B0" w14:paraId="60F5CA7C" w14:textId="77777777" w:rsidTr="007A629C">
        <w:trPr>
          <w:trHeight w:val="20"/>
        </w:trPr>
        <w:tc>
          <w:tcPr>
            <w:tcW w:w="800" w:type="dxa"/>
          </w:tcPr>
          <w:p w14:paraId="2E2AF668" w14:textId="77777777" w:rsidR="000D2EC7" w:rsidRPr="000713B0" w:rsidRDefault="000D2EC7" w:rsidP="000D2EC7">
            <w:pPr>
              <w:pStyle w:val="119"/>
            </w:pPr>
          </w:p>
        </w:tc>
        <w:tc>
          <w:tcPr>
            <w:tcW w:w="3981" w:type="dxa"/>
          </w:tcPr>
          <w:p w14:paraId="413BBF62" w14:textId="77777777"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C342758B0FC54D3BB9CE19F19B4D9361"/>
            </w:placeholder>
            <w15:color w:val="FFFF00"/>
          </w:sdtPr>
          <w:sdtEndPr/>
          <w:sdtContent>
            <w:tc>
              <w:tcPr>
                <w:tcW w:w="4859" w:type="dxa"/>
              </w:tcPr>
              <w:p w14:paraId="2C29F702" w14:textId="7D531876" w:rsidR="000D2EC7" w:rsidRDefault="008E5D07" w:rsidP="000D2EC7">
                <w:r w:rsidRPr="008E5D07">
                  <w:rPr>
                    <w:noProof/>
                  </w:rPr>
                  <w:t>Tayurskiy_VU@baikalenergy.com</w:t>
                </w:r>
              </w:p>
            </w:tc>
          </w:sdtContent>
        </w:sdt>
      </w:tr>
      <w:tr w:rsidR="00485111" w:rsidRPr="000713B0" w14:paraId="4FEFAF6D" w14:textId="77777777" w:rsidTr="007A629C">
        <w:trPr>
          <w:trHeight w:val="20"/>
        </w:trPr>
        <w:tc>
          <w:tcPr>
            <w:tcW w:w="800" w:type="dxa"/>
          </w:tcPr>
          <w:p w14:paraId="5065F12E" w14:textId="77777777" w:rsidR="000D2EC7" w:rsidRPr="000713B0" w:rsidRDefault="000D2EC7" w:rsidP="000D2EC7">
            <w:pPr>
              <w:pStyle w:val="119"/>
            </w:pPr>
          </w:p>
        </w:tc>
        <w:tc>
          <w:tcPr>
            <w:tcW w:w="3981" w:type="dxa"/>
          </w:tcPr>
          <w:p w14:paraId="71E24E65" w14:textId="77777777"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EFD86318C33D4E2CB8204535EEBA2EFA"/>
            </w:placeholder>
            <w15:color w:val="FFFF00"/>
          </w:sdtPr>
          <w:sdtEndPr/>
          <w:sdtContent>
            <w:tc>
              <w:tcPr>
                <w:tcW w:w="4859" w:type="dxa"/>
              </w:tcPr>
              <w:p w14:paraId="11E66CFC" w14:textId="78BDEFEE" w:rsidR="000D2EC7" w:rsidRDefault="000D2EC7" w:rsidP="000D2EC7">
                <w:pPr>
                  <w:rPr>
                    <w:noProof/>
                  </w:rPr>
                </w:pPr>
                <w:r>
                  <w:rPr>
                    <w:noProof/>
                  </w:rPr>
                  <w:fldChar w:fldCharType="begin"/>
                </w:r>
                <w:r>
                  <w:rPr>
                    <w:noProof/>
                  </w:rPr>
                  <w:instrText xml:space="preserve"> MERGEFIELD "Куратор_закупки" </w:instrText>
                </w:r>
                <w:r>
                  <w:rPr>
                    <w:noProof/>
                  </w:rPr>
                  <w:fldChar w:fldCharType="separate"/>
                </w:r>
                <w:r w:rsidR="00485111">
                  <w:rPr>
                    <w:noProof/>
                  </w:rPr>
                  <w:t>Шарымова Ирина Николаевна</w:t>
                </w:r>
                <w:r>
                  <w:rPr>
                    <w:noProof/>
                  </w:rPr>
                  <w:fldChar w:fldCharType="end"/>
                </w:r>
              </w:p>
            </w:tc>
          </w:sdtContent>
        </w:sdt>
      </w:tr>
      <w:tr w:rsidR="00485111" w:rsidRPr="000713B0" w14:paraId="09A47EE3" w14:textId="77777777" w:rsidTr="007A629C">
        <w:trPr>
          <w:trHeight w:val="20"/>
        </w:trPr>
        <w:tc>
          <w:tcPr>
            <w:tcW w:w="800" w:type="dxa"/>
          </w:tcPr>
          <w:p w14:paraId="3929C50F" w14:textId="77777777" w:rsidR="000D2EC7" w:rsidRPr="000713B0" w:rsidRDefault="000D2EC7" w:rsidP="000D2EC7">
            <w:pPr>
              <w:pStyle w:val="119"/>
            </w:pPr>
          </w:p>
        </w:tc>
        <w:tc>
          <w:tcPr>
            <w:tcW w:w="3981" w:type="dxa"/>
          </w:tcPr>
          <w:p w14:paraId="1279AFD6" w14:textId="77777777"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D27388CE451145E8AD079F2C3CE5230F"/>
            </w:placeholder>
            <w15:color w:val="FFFF00"/>
          </w:sdtPr>
          <w:sdtEndPr/>
          <w:sdtContent>
            <w:tc>
              <w:tcPr>
                <w:tcW w:w="4859" w:type="dxa"/>
              </w:tcPr>
              <w:p w14:paraId="615B60FC" w14:textId="331FE19A" w:rsidR="000D2EC7" w:rsidRPr="000713B0" w:rsidRDefault="000D2EC7" w:rsidP="000D2EC7">
                <w:r>
                  <w:rPr>
                    <w:noProof/>
                  </w:rPr>
                  <w:fldChar w:fldCharType="begin"/>
                </w:r>
                <w:r>
                  <w:rPr>
                    <w:noProof/>
                  </w:rPr>
                  <w:instrText xml:space="preserve"> MERGEFIELD "Телефон_куратора_закупки" </w:instrText>
                </w:r>
                <w:r>
                  <w:rPr>
                    <w:noProof/>
                  </w:rPr>
                  <w:fldChar w:fldCharType="separate"/>
                </w:r>
                <w:r w:rsidR="00485111">
                  <w:rPr>
                    <w:noProof/>
                  </w:rPr>
                  <w:t>8(3955)503561</w:t>
                </w:r>
                <w:r>
                  <w:rPr>
                    <w:noProof/>
                  </w:rPr>
                  <w:fldChar w:fldCharType="end"/>
                </w:r>
              </w:p>
            </w:tc>
          </w:sdtContent>
        </w:sdt>
      </w:tr>
      <w:tr w:rsidR="00485111" w:rsidRPr="000713B0" w14:paraId="588254E7" w14:textId="77777777" w:rsidTr="007A629C">
        <w:trPr>
          <w:trHeight w:val="20"/>
        </w:trPr>
        <w:tc>
          <w:tcPr>
            <w:tcW w:w="800" w:type="dxa"/>
          </w:tcPr>
          <w:p w14:paraId="06A48E0E" w14:textId="77777777" w:rsidR="000D2EC7" w:rsidRPr="000713B0" w:rsidRDefault="000D2EC7" w:rsidP="000D2EC7">
            <w:pPr>
              <w:pStyle w:val="119"/>
            </w:pPr>
            <w:bookmarkStart w:id="2" w:name="_Ref135040956"/>
          </w:p>
        </w:tc>
        <w:bookmarkEnd w:id="2"/>
        <w:tc>
          <w:tcPr>
            <w:tcW w:w="3981" w:type="dxa"/>
          </w:tcPr>
          <w:p w14:paraId="71EA5C6A" w14:textId="77777777"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BB792D7FAC48460BB8906D866435E059"/>
            </w:placeholder>
            <w15:color w:val="FFFF00"/>
          </w:sdtPr>
          <w:sdtEndPr/>
          <w:sdtContent>
            <w:tc>
              <w:tcPr>
                <w:tcW w:w="4859" w:type="dxa"/>
              </w:tcPr>
              <w:p w14:paraId="46E84A97" w14:textId="0A4288B1" w:rsidR="000D2EC7" w:rsidRPr="007F5583" w:rsidRDefault="00676055" w:rsidP="000D2EC7">
                <w:pPr>
                  <w:rPr>
                    <w:highlight w:val="red"/>
                  </w:rPr>
                </w:pPr>
                <w:r>
                  <w:fldChar w:fldCharType="begin"/>
                </w:r>
                <w:r>
                  <w:instrText xml:space="preserve"> MERGEFIELD "Электронная_почта_куратора_закупки" </w:instrText>
                </w:r>
                <w:r>
                  <w:fldChar w:fldCharType="separate"/>
                </w:r>
                <w:r w:rsidR="00485111" w:rsidRPr="00E54F36">
                  <w:rPr>
                    <w:lang w:eastAsia="ru-RU"/>
                  </w:rPr>
                  <w:t>Sharymova_IN@baikalenergy.com</w:t>
                </w:r>
                <w:r>
                  <w:rPr>
                    <w:lang w:eastAsia="ru-RU"/>
                  </w:rPr>
                  <w:fldChar w:fldCharType="end"/>
                </w:r>
              </w:p>
            </w:tc>
          </w:sdtContent>
        </w:sdt>
      </w:tr>
      <w:tr w:rsidR="00485111" w:rsidRPr="000713B0" w14:paraId="43F61BA5" w14:textId="77777777" w:rsidTr="007A629C">
        <w:trPr>
          <w:trHeight w:val="20"/>
        </w:trPr>
        <w:tc>
          <w:tcPr>
            <w:tcW w:w="800" w:type="dxa"/>
          </w:tcPr>
          <w:p w14:paraId="1AFFF7CA" w14:textId="77777777" w:rsidR="000D2EC7" w:rsidRPr="000713B0" w:rsidRDefault="000D2EC7" w:rsidP="000D2EC7">
            <w:pPr>
              <w:pStyle w:val="119"/>
            </w:pPr>
          </w:p>
        </w:tc>
        <w:tc>
          <w:tcPr>
            <w:tcW w:w="3981" w:type="dxa"/>
          </w:tcPr>
          <w:p w14:paraId="68D1BA00" w14:textId="77777777"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9E91EC9E85524B2DBC469720C0AC560A"/>
            </w:placeholder>
            <w15:color w:val="FFFF00"/>
          </w:sdtPr>
          <w:sdtEndPr/>
          <w:sdtContent>
            <w:tc>
              <w:tcPr>
                <w:tcW w:w="4859" w:type="dxa"/>
              </w:tcPr>
              <w:p w14:paraId="1ABF795B" w14:textId="309F9150" w:rsidR="00485111" w:rsidRPr="004F14A4" w:rsidRDefault="000D2EC7" w:rsidP="00485111">
                <w:pPr>
                  <w:tabs>
                    <w:tab w:val="left" w:pos="0"/>
                  </w:tabs>
                  <w:jc w:val="both"/>
                </w:pPr>
                <w:r>
                  <w:rPr>
                    <w:noProof/>
                  </w:rPr>
                  <w:fldChar w:fldCharType="begin"/>
                </w:r>
                <w:r>
                  <w:rPr>
                    <w:noProof/>
                  </w:rPr>
                  <w:instrText xml:space="preserve"> MERGEFIELD "Местонахождение_заказчика" </w:instrText>
                </w:r>
                <w:r>
                  <w:rPr>
                    <w:noProof/>
                  </w:rPr>
                  <w:fldChar w:fldCharType="separate"/>
                </w:r>
                <w:r w:rsidR="00485111" w:rsidRPr="004F14A4">
                  <w:t>665800, Иркутская область, город Ангарск, Второй промышленный массив, квартал 17, стр. 163</w:t>
                </w:r>
              </w:p>
              <w:p w14:paraId="50D985FD" w14:textId="21D71260" w:rsidR="000D2EC7" w:rsidRPr="000713B0" w:rsidRDefault="000D2EC7" w:rsidP="000D2EC7">
                <w:r>
                  <w:rPr>
                    <w:noProof/>
                  </w:rPr>
                  <w:fldChar w:fldCharType="end"/>
                </w:r>
              </w:p>
            </w:tc>
          </w:sdtContent>
        </w:sdt>
      </w:tr>
      <w:tr w:rsidR="00485111" w:rsidRPr="000713B0" w14:paraId="7861E564" w14:textId="77777777" w:rsidTr="007A629C">
        <w:trPr>
          <w:trHeight w:val="20"/>
        </w:trPr>
        <w:tc>
          <w:tcPr>
            <w:tcW w:w="800" w:type="dxa"/>
          </w:tcPr>
          <w:p w14:paraId="538F4F86" w14:textId="77777777" w:rsidR="000D2EC7" w:rsidRPr="000713B0" w:rsidRDefault="000D2EC7" w:rsidP="000D2EC7">
            <w:pPr>
              <w:pStyle w:val="119"/>
            </w:pPr>
          </w:p>
        </w:tc>
        <w:tc>
          <w:tcPr>
            <w:tcW w:w="3981" w:type="dxa"/>
          </w:tcPr>
          <w:p w14:paraId="3BEAA591" w14:textId="77777777"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83C30CE518DD4219B1F109EBA494AF64"/>
            </w:placeholder>
            <w15:color w:val="FFFF00"/>
          </w:sdtPr>
          <w:sdtEndPr/>
          <w:sdtContent>
            <w:tc>
              <w:tcPr>
                <w:tcW w:w="4859" w:type="dxa"/>
              </w:tcPr>
              <w:p w14:paraId="33DE7601" w14:textId="44DF1F25" w:rsidR="000D2EC7" w:rsidRDefault="000D2EC7" w:rsidP="00485111">
                <w:r>
                  <w:rPr>
                    <w:noProof/>
                  </w:rPr>
                  <w:fldChar w:fldCharType="begin"/>
                </w:r>
                <w:r>
                  <w:rPr>
                    <w:noProof/>
                  </w:rPr>
                  <w:instrText xml:space="preserve"> MERGEFIELD "Почтовый_адрес_заказчика" </w:instrText>
                </w:r>
                <w:r>
                  <w:rPr>
                    <w:noProof/>
                  </w:rPr>
                  <w:fldChar w:fldCharType="separate"/>
                </w:r>
                <w:r w:rsidR="00732437">
                  <w:rPr>
                    <w:noProof/>
                  </w:rPr>
                  <w:t>«</w:t>
                </w:r>
                <w:r w:rsidR="00485111" w:rsidRPr="004F14A4">
                  <w:t>665821, Иркутская область, город Ангарск, а/я 5572</w:t>
                </w:r>
                <w:r>
                  <w:rPr>
                    <w:noProof/>
                  </w:rPr>
                  <w:fldChar w:fldCharType="end"/>
                </w:r>
              </w:p>
            </w:tc>
          </w:sdtContent>
        </w:sdt>
      </w:tr>
      <w:tr w:rsidR="00485111" w:rsidRPr="000713B0" w14:paraId="61FF3A5B" w14:textId="77777777"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14:paraId="5EAA3625" w14:textId="77777777" w:rsidR="000D2EC7" w:rsidRPr="000713B0" w:rsidRDefault="000D2EC7" w:rsidP="000D2EC7">
            <w:pPr>
              <w:pStyle w:val="119"/>
            </w:pPr>
          </w:p>
        </w:tc>
        <w:tc>
          <w:tcPr>
            <w:tcW w:w="3981" w:type="dxa"/>
          </w:tcPr>
          <w:p w14:paraId="42EC1D5B" w14:textId="77777777"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1E4417A5CD3545768E9F2A528953B895"/>
            </w:placeholder>
            <w15:color w:val="FFFF00"/>
          </w:sdtPr>
          <w:sdtEndPr/>
          <w:sdtContent>
            <w:tc>
              <w:tcPr>
                <w:tcW w:w="4859" w:type="dxa"/>
              </w:tcPr>
              <w:p w14:paraId="772F05D2" w14:textId="2BBAA4E4" w:rsidR="000D2EC7" w:rsidRPr="000713B0" w:rsidRDefault="00485111" w:rsidP="000D2EC7">
                <w:r w:rsidRPr="00FE5CBE">
                  <w:rPr>
                    <w:noProof/>
                    <w:u w:val="single"/>
                    <w:lang w:val="en-US"/>
                  </w:rPr>
                  <w:t>office</w:t>
                </w:r>
                <w:r w:rsidRPr="00FE5CBE">
                  <w:rPr>
                    <w:noProof/>
                    <w:u w:val="single"/>
                  </w:rPr>
                  <w:t>_</w:t>
                </w:r>
                <w:hyperlink r:id="rId9" w:history="1">
                  <w:r w:rsidRPr="00FE5CBE">
                    <w:rPr>
                      <w:rStyle w:val="ae"/>
                      <w:lang w:val="en-US"/>
                    </w:rPr>
                    <w:t>tec</w:t>
                  </w:r>
                  <w:r w:rsidRPr="00FE5CBE">
                    <w:rPr>
                      <w:rStyle w:val="ae"/>
                    </w:rPr>
                    <w:t>-9@</w:t>
                  </w:r>
                  <w:r w:rsidRPr="00FE5CBE">
                    <w:rPr>
                      <w:rStyle w:val="ae"/>
                      <w:lang w:val="en-US"/>
                    </w:rPr>
                    <w:t>baikalenergy</w:t>
                  </w:r>
                  <w:r w:rsidRPr="00FE5CBE">
                    <w:rPr>
                      <w:rStyle w:val="ae"/>
                    </w:rPr>
                    <w:t>.</w:t>
                  </w:r>
                  <w:r w:rsidRPr="00FE5CBE">
                    <w:rPr>
                      <w:rStyle w:val="ae"/>
                      <w:lang w:val="en-US"/>
                    </w:rPr>
                    <w:t>com</w:t>
                  </w:r>
                </w:hyperlink>
              </w:p>
            </w:tc>
          </w:sdtContent>
        </w:sdt>
      </w:tr>
    </w:tbl>
    <w:p w14:paraId="176E92A6" w14:textId="77777777"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14:paraId="07FC98C4" w14:textId="77777777" w:rsidR="00CA0E14" w:rsidRDefault="00A0232D" w:rsidP="00CA0E14">
      <w:pPr>
        <w:pStyle w:val="1"/>
      </w:pPr>
      <w:bookmarkStart w:id="3" w:name="_Toc143602197"/>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BEEA9859AA1D447EB3ECEB31C1910AB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69F444B8" w14:textId="77777777" w:rsidTr="00287C2C">
            <w:trPr>
              <w:trHeight w:val="20"/>
            </w:trPr>
            <w:tc>
              <w:tcPr>
                <w:tcW w:w="851" w:type="dxa"/>
                <w:shd w:val="clear" w:color="auto" w:fill="FFFFCD" w:themeFill="background2"/>
              </w:tcPr>
              <w:p w14:paraId="007D3BFF" w14:textId="77777777" w:rsidR="007E3ECD" w:rsidRPr="000713B0" w:rsidRDefault="007E3ECD" w:rsidP="007E3ECD">
                <w:pPr>
                  <w:pStyle w:val="119"/>
                </w:pPr>
              </w:p>
            </w:tc>
            <w:tc>
              <w:tcPr>
                <w:tcW w:w="4111" w:type="dxa"/>
                <w:shd w:val="clear" w:color="auto" w:fill="FFFFCD" w:themeFill="background2"/>
              </w:tcPr>
              <w:p w14:paraId="5F73603B"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2F195C17691442C6BB490D691FEBFF75"/>
                </w:placeholder>
                <w15:color w:val="FFFF00"/>
              </w:sdtPr>
              <w:sdtEndPr/>
              <w:sdtContent>
                <w:tc>
                  <w:tcPr>
                    <w:tcW w:w="4678" w:type="dxa"/>
                    <w:shd w:val="clear" w:color="auto" w:fill="FFFFCD" w:themeFill="background2"/>
                  </w:tcPr>
                  <w:p w14:paraId="683F92EC" w14:textId="77777777" w:rsidR="007E3ECD" w:rsidRPr="000713B0" w:rsidRDefault="007E3ECD" w:rsidP="00287C2C">
                    <w:r>
                      <w:t>Дата размещения документации о закупке</w:t>
                    </w:r>
                  </w:p>
                </w:tc>
              </w:sdtContent>
            </w:sdt>
          </w:tr>
          <w:tr w:rsidR="007E3ECD" w:rsidRPr="000713B0" w14:paraId="41635235" w14:textId="77777777" w:rsidTr="00287C2C">
            <w:trPr>
              <w:trHeight w:val="20"/>
            </w:trPr>
            <w:tc>
              <w:tcPr>
                <w:tcW w:w="851" w:type="dxa"/>
                <w:shd w:val="clear" w:color="auto" w:fill="FFFFCD" w:themeFill="background2"/>
              </w:tcPr>
              <w:p w14:paraId="5AFD30A4" w14:textId="77777777" w:rsidR="007E3ECD" w:rsidRPr="000713B0" w:rsidRDefault="007E3ECD" w:rsidP="007E3ECD">
                <w:pPr>
                  <w:pStyle w:val="119"/>
                </w:pPr>
              </w:p>
            </w:tc>
            <w:tc>
              <w:tcPr>
                <w:tcW w:w="4111" w:type="dxa"/>
                <w:shd w:val="clear" w:color="auto" w:fill="FFFFCD" w:themeFill="background2"/>
              </w:tcPr>
              <w:p w14:paraId="3E3FEFB3"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35DB83FD" w14:textId="27473468" w:rsidR="007E3ECD" w:rsidRPr="000713B0" w:rsidRDefault="00676055" w:rsidP="007C41F1">
                <w:sdt>
                  <w:sdtPr>
                    <w:alias w:val="Дата и время окончания срока подачи заявок"/>
                    <w:tag w:val="Дата и время окончания срока подачи заявок"/>
                    <w:id w:val="-2003729411"/>
                    <w:placeholder>
                      <w:docPart w:val="9882409740304B42AF72031066B9DAEE"/>
                    </w:placeholder>
                    <w15:color w:val="FFFF00"/>
                    <w:date w:fullDate="2024-07-26T13:00:00Z">
                      <w:dateFormat w:val="dd.MM.yyyy H:mm"/>
                      <w:lid w:val="ru-RU"/>
                      <w:storeMappedDataAs w:val="dateTime"/>
                      <w:calendar w:val="gregorian"/>
                    </w:date>
                  </w:sdtPr>
                  <w:sdtEndPr/>
                  <w:sdtContent>
                    <w:r w:rsidR="009B5C95">
                      <w:t>26</w:t>
                    </w:r>
                    <w:r w:rsidR="00485111">
                      <w:t>.0</w:t>
                    </w:r>
                    <w:r w:rsidR="00EF136D">
                      <w:t>7</w:t>
                    </w:r>
                    <w:r w:rsidR="00485111">
                      <w:t>.2024 13:00</w:t>
                    </w:r>
                  </w:sdtContent>
                </w:sdt>
                <w:r w:rsidR="007E3ECD">
                  <w:t xml:space="preserve"> </w:t>
                </w:r>
                <w:r w:rsidR="007E3ECD" w:rsidRPr="00A3697A">
                  <w:t>по иркутскому времени</w:t>
                </w:r>
              </w:p>
            </w:tc>
          </w:tr>
          <w:tr w:rsidR="007E3ECD" w:rsidRPr="000713B0" w14:paraId="4054BD62" w14:textId="77777777" w:rsidTr="00287C2C">
            <w:trPr>
              <w:trHeight w:val="20"/>
            </w:trPr>
            <w:tc>
              <w:tcPr>
                <w:tcW w:w="851" w:type="dxa"/>
              </w:tcPr>
              <w:p w14:paraId="1A55982B" w14:textId="77777777" w:rsidR="007E3ECD" w:rsidRPr="000713B0" w:rsidRDefault="007E3ECD" w:rsidP="007E3ECD">
                <w:pPr>
                  <w:pStyle w:val="119"/>
                </w:pPr>
              </w:p>
            </w:tc>
            <w:tc>
              <w:tcPr>
                <w:tcW w:w="4111" w:type="dxa"/>
              </w:tcPr>
              <w:p w14:paraId="60BB6616" w14:textId="77777777"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13811A887469485BB95A33BFEBEAF0FF"/>
                  </w:placeholder>
                  <w15:color w:val="FFFF00"/>
                </w:sdtPr>
                <w:sdtEndPr/>
                <w:sdtContent>
                  <w:sdt>
                    <w:sdtPr>
                      <w:alias w:val="Место вскрытия заявок"/>
                      <w:tag w:val="Место вскрытия заявок"/>
                      <w:id w:val="1103917468"/>
                      <w:placeholder>
                        <w:docPart w:val="617F6554C6B34068852666CDA87CF715"/>
                      </w:placeholder>
                      <w15:color w:val="FFFF00"/>
                    </w:sdtPr>
                    <w:sdtEndPr/>
                    <w:sdtContent>
                      <w:p w14:paraId="10484A3D" w14:textId="77777777" w:rsidR="007E3ECD" w:rsidRPr="0086268D" w:rsidRDefault="00B57CEE" w:rsidP="00287C2C">
                        <w:pPr>
                          <w:rPr>
                            <w:noProof/>
                            <w:color w:val="0000FF" w:themeColor="hyperlink"/>
                            <w:u w:val="single"/>
                          </w:rPr>
                        </w:pPr>
                        <w:r>
                          <w:rPr>
                            <w:noProof/>
                          </w:rPr>
                          <w:t>Сайт организатора</w:t>
                        </w:r>
                        <w:r w:rsidRPr="000167AC">
                          <w:rPr>
                            <w:noProof/>
                          </w:rPr>
                          <w:t xml:space="preserve"> закупки — </w:t>
                        </w:r>
                        <w:hyperlink r:id="rId11" w:history="1">
                          <w:r w:rsidRPr="00397FFC">
                            <w:rPr>
                              <w:rStyle w:val="ae"/>
                              <w:noProof/>
                            </w:rPr>
                            <w:t>https://eurosib-td.ru</w:t>
                          </w:r>
                        </w:hyperlink>
                      </w:p>
                    </w:sdtContent>
                  </w:sdt>
                </w:sdtContent>
              </w:sdt>
            </w:tc>
          </w:tr>
          <w:tr w:rsidR="005145AC" w:rsidRPr="000713B0" w14:paraId="557A8239" w14:textId="77777777" w:rsidTr="00287C2C">
            <w:trPr>
              <w:trHeight w:val="20"/>
            </w:trPr>
            <w:tc>
              <w:tcPr>
                <w:tcW w:w="851" w:type="dxa"/>
              </w:tcPr>
              <w:p w14:paraId="0DF22D6C" w14:textId="77777777" w:rsidR="005145AC" w:rsidRPr="000713B0" w:rsidRDefault="005145AC" w:rsidP="005145AC">
                <w:pPr>
                  <w:pStyle w:val="119"/>
                </w:pPr>
              </w:p>
            </w:tc>
            <w:tc>
              <w:tcPr>
                <w:tcW w:w="4111" w:type="dxa"/>
              </w:tcPr>
              <w:p w14:paraId="1EC55364" w14:textId="77777777"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68BCEAC56A05432BA046888DBDAACF52"/>
                  </w:placeholder>
                  <w15:color w:val="FFFF00"/>
                </w:sdtPr>
                <w:sdtEndPr/>
                <w:sdtContent>
                  <w:sdt>
                    <w:sdtPr>
                      <w:alias w:val="Место вскрытия заявок"/>
                      <w:tag w:val="Место вскрытия заявок"/>
                      <w:id w:val="2121250856"/>
                      <w:placeholder>
                        <w:docPart w:val="806794207EA14009B61822254F16E68B"/>
                      </w:placeholder>
                      <w15:color w:val="FFFF00"/>
                    </w:sdtPr>
                    <w:sdtEndPr/>
                    <w:sdtContent>
                      <w:p w14:paraId="131CDDED" w14:textId="77777777" w:rsidR="005145AC" w:rsidRPr="0086268D" w:rsidRDefault="008E144A" w:rsidP="00C60C3F">
                        <w:pPr>
                          <w:rPr>
                            <w:noProof/>
                            <w:color w:val="0000FF" w:themeColor="hyperlink"/>
                            <w:u w:val="single"/>
                          </w:rPr>
                        </w:pPr>
                        <w:r>
                          <w:rPr>
                            <w:noProof/>
                          </w:rPr>
                          <w:t>Сайт организатора</w:t>
                        </w:r>
                        <w:r w:rsidRPr="000167AC">
                          <w:rPr>
                            <w:noProof/>
                          </w:rPr>
                          <w:t xml:space="preserve"> закупки — </w:t>
                        </w:r>
                        <w:hyperlink r:id="rId12" w:history="1">
                          <w:r w:rsidRPr="00397FFC">
                            <w:rPr>
                              <w:rStyle w:val="ae"/>
                              <w:noProof/>
                            </w:rPr>
                            <w:t>https://eurosib-td.ru</w:t>
                          </w:r>
                        </w:hyperlink>
                      </w:p>
                    </w:sdtContent>
                  </w:sdt>
                </w:sdtContent>
              </w:sdt>
            </w:tc>
          </w:tr>
          <w:tr w:rsidR="005145AC" w:rsidRPr="000713B0" w14:paraId="65E4B109" w14:textId="77777777" w:rsidTr="00287C2C">
            <w:trPr>
              <w:trHeight w:val="20"/>
            </w:trPr>
            <w:tc>
              <w:tcPr>
                <w:tcW w:w="851" w:type="dxa"/>
              </w:tcPr>
              <w:p w14:paraId="57E2963A" w14:textId="77777777" w:rsidR="005145AC" w:rsidRPr="000713B0" w:rsidRDefault="005145AC" w:rsidP="005145AC">
                <w:pPr>
                  <w:pStyle w:val="119"/>
                </w:pPr>
              </w:p>
            </w:tc>
            <w:tc>
              <w:tcPr>
                <w:tcW w:w="4111" w:type="dxa"/>
              </w:tcPr>
              <w:p w14:paraId="2AAA20E3" w14:textId="77777777"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AF6E95945C11458C996A1A86C2DFD32A"/>
                  </w:placeholder>
                  <w15:color w:val="FFFF00"/>
                </w:sdtPr>
                <w:sdtEndPr/>
                <w:sdtContent>
                  <w:sdt>
                    <w:sdtPr>
                      <w:alias w:val="Место вскрытия заявок"/>
                      <w:tag w:val="Место вскрытия заявок"/>
                      <w:id w:val="-2032712661"/>
                      <w:placeholder>
                        <w:docPart w:val="E951200F35AF4023BAD230E30DF9AE33"/>
                      </w:placeholder>
                      <w15:color w:val="FFFF00"/>
                    </w:sdtPr>
                    <w:sdtEndPr/>
                    <w:sdtContent>
                      <w:p w14:paraId="5BBC7AEE" w14:textId="77777777" w:rsidR="008E144A" w:rsidRDefault="008E144A" w:rsidP="008E144A">
                        <w:pPr>
                          <w:rPr>
                            <w:rStyle w:val="ae"/>
                            <w:noProof/>
                          </w:rPr>
                        </w:pPr>
                        <w:r>
                          <w:rPr>
                            <w:noProof/>
                          </w:rPr>
                          <w:t>Сайт организатора</w:t>
                        </w:r>
                        <w:r w:rsidRPr="000167AC">
                          <w:rPr>
                            <w:noProof/>
                          </w:rPr>
                          <w:t xml:space="preserve"> закупки — </w:t>
                        </w:r>
                        <w:hyperlink r:id="rId13" w:history="1">
                          <w:r w:rsidRPr="00397FFC">
                            <w:rPr>
                              <w:rStyle w:val="ae"/>
                              <w:noProof/>
                            </w:rPr>
                            <w:t>https://eurosib-td.ru</w:t>
                          </w:r>
                        </w:hyperlink>
                      </w:p>
                      <w:p w14:paraId="68C4EDD3" w14:textId="77777777" w:rsidR="005145AC" w:rsidRDefault="008E144A" w:rsidP="005145AC">
                        <w:r w:rsidRPr="008E144A">
                          <w:t xml:space="preserve">Единая информационная система </w:t>
                        </w:r>
                        <w:r w:rsidRPr="000167AC">
                          <w:rPr>
                            <w:noProof/>
                          </w:rPr>
                          <w:t xml:space="preserve">— </w:t>
                        </w:r>
                        <w:r w:rsidRPr="008E144A">
                          <w:rPr>
                            <w:rStyle w:val="ae"/>
                            <w:noProof/>
                          </w:rPr>
                          <w:t>https://zakupki.gov.ru/</w:t>
                        </w:r>
                      </w:p>
                    </w:sdtContent>
                  </w:sdt>
                </w:sdtContent>
              </w:sdt>
            </w:tc>
          </w:tr>
          <w:tr w:rsidR="005145AC" w:rsidRPr="000713B0" w14:paraId="6BBAF6FC" w14:textId="77777777" w:rsidTr="00287C2C">
            <w:trPr>
              <w:trHeight w:val="567"/>
            </w:trPr>
            <w:tc>
              <w:tcPr>
                <w:tcW w:w="851" w:type="dxa"/>
              </w:tcPr>
              <w:p w14:paraId="11688A01" w14:textId="77777777" w:rsidR="005145AC" w:rsidRPr="000713B0" w:rsidRDefault="005145AC" w:rsidP="005145AC">
                <w:pPr>
                  <w:pStyle w:val="119"/>
                </w:pPr>
              </w:p>
            </w:tc>
            <w:tc>
              <w:tcPr>
                <w:tcW w:w="4111" w:type="dxa"/>
              </w:tcPr>
              <w:p w14:paraId="7282F2C5" w14:textId="77777777"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14:paraId="24A8686E" w14:textId="5DBF0CB3" w:rsidR="005145AC" w:rsidRDefault="00676055" w:rsidP="007C41F1">
                <w:sdt>
                  <w:sdtPr>
                    <w:alias w:val="Дата и время подведения итогов"/>
                    <w:tag w:val="Дата и время подведения итогов"/>
                    <w:id w:val="1988423755"/>
                    <w:placeholder>
                      <w:docPart w:val="BCE35EECFAF8474BAEAC0ECD1CF01CD2"/>
                    </w:placeholder>
                    <w15:color w:val="FFFF00"/>
                    <w:date w:fullDate="2024-07-30T10:40:00Z">
                      <w:dateFormat w:val="dd.MM.yyyy H:mm"/>
                      <w:lid w:val="ru-RU"/>
                      <w:storeMappedDataAs w:val="dateTime"/>
                      <w:calendar w:val="gregorian"/>
                    </w:date>
                  </w:sdtPr>
                  <w:sdtEndPr/>
                  <w:sdtContent>
                    <w:r w:rsidR="009B5C95">
                      <w:t>30</w:t>
                    </w:r>
                    <w:r w:rsidR="00EA17AA">
                      <w:t>.0</w:t>
                    </w:r>
                    <w:r w:rsidR="00EF136D">
                      <w:t>7</w:t>
                    </w:r>
                    <w:r w:rsidR="00EA17AA">
                      <w:t>.2024 1</w:t>
                    </w:r>
                    <w:r w:rsidR="009B5C95">
                      <w:t>0</w:t>
                    </w:r>
                    <w:r w:rsidR="00EA17AA">
                      <w:t>:</w:t>
                    </w:r>
                    <w:r w:rsidR="009B5C95">
                      <w:t>4</w:t>
                    </w:r>
                    <w:r w:rsidR="00EA17AA">
                      <w:t>0</w:t>
                    </w:r>
                  </w:sdtContent>
                </w:sdt>
                <w:r w:rsidR="005145AC">
                  <w:t xml:space="preserve"> по иркутскому времени</w:t>
                </w:r>
              </w:p>
            </w:tc>
          </w:tr>
          <w:tr w:rsidR="005145AC" w:rsidRPr="000713B0" w14:paraId="4BC434CB"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7EA21622" w14:textId="77777777" w:rsidR="005145AC" w:rsidRPr="000713B0" w:rsidRDefault="005145AC" w:rsidP="005145AC">
                <w:pPr>
                  <w:pStyle w:val="119"/>
                </w:pPr>
              </w:p>
            </w:tc>
            <w:tc>
              <w:tcPr>
                <w:tcW w:w="4111" w:type="dxa"/>
              </w:tcPr>
              <w:p w14:paraId="2B380878" w14:textId="77777777"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6724C20F49A74DF8940E6BC0A5735B4C"/>
                  </w:placeholder>
                  <w15:color w:val="FFFF00"/>
                </w:sdtPr>
                <w:sdtEndPr/>
                <w:sdtContent>
                  <w:p w14:paraId="6C5E21EA" w14:textId="2244A5FD" w:rsidR="00485111" w:rsidRDefault="005145AC" w:rsidP="00485111">
                    <w:pPr>
                      <w:tabs>
                        <w:tab w:val="left" w:pos="0"/>
                      </w:tabs>
                      <w:jc w:val="both"/>
                    </w:pPr>
                    <w:r>
                      <w:rPr>
                        <w:noProof/>
                      </w:rPr>
                      <w:fldChar w:fldCharType="begin"/>
                    </w:r>
                    <w:r>
                      <w:rPr>
                        <w:noProof/>
                      </w:rPr>
                      <w:instrText xml:space="preserve"> MERGEFIELD "Место_рассмотрения_и_подведения_итогов" </w:instrText>
                    </w:r>
                    <w:r>
                      <w:rPr>
                        <w:noProof/>
                      </w:rPr>
                      <w:fldChar w:fldCharType="separate"/>
                    </w:r>
                  </w:p>
                  <w:sdt>
                    <w:sdtPr>
                      <w:alias w:val="Адрес местонахождения (юр. адрес) заказчика"/>
                      <w:tag w:val="Адрес местонахождения (юр. адрес) заказчика"/>
                      <w:id w:val="256259298"/>
                      <w:placeholder>
                        <w:docPart w:val="CAB4395B5C354D5FBBD46FC7F09ED4E1"/>
                      </w:placeholder>
                      <w15:color w:val="FFFF00"/>
                    </w:sdtPr>
                    <w:sdtEndPr/>
                    <w:sdtContent>
                      <w:p w14:paraId="4EA9DE25" w14:textId="3B718246" w:rsidR="00485111" w:rsidRDefault="00485111" w:rsidP="00485111">
                        <w:pPr>
                          <w:tabs>
                            <w:tab w:val="left" w:pos="0"/>
                          </w:tabs>
                          <w:jc w:val="both"/>
                        </w:pPr>
                        <w:r>
                          <w:rPr>
                            <w:noProof/>
                          </w:rPr>
                          <w:fldChar w:fldCharType="begin"/>
                        </w:r>
                        <w:r>
                          <w:rPr>
                            <w:noProof/>
                          </w:rPr>
                          <w:instrText xml:space="preserve"> MERGEFIELD "Местонахождение_заказчика" </w:instrText>
                        </w:r>
                        <w:r>
                          <w:rPr>
                            <w:noProof/>
                          </w:rPr>
                          <w:fldChar w:fldCharType="separate"/>
                        </w:r>
                        <w:r w:rsidRPr="004F14A4">
                          <w:t>665800, Иркутская область, город Ангарск, Второй промышленный массив, квартал 17, стр. 163</w:t>
                        </w:r>
                        <w:r>
                          <w:t>, ТЭЦ-9, ПЭО, заочное заседание</w:t>
                        </w:r>
                        <w:r>
                          <w:rPr>
                            <w:noProof/>
                          </w:rPr>
                          <w:fldChar w:fldCharType="end"/>
                        </w:r>
                      </w:p>
                    </w:sdtContent>
                  </w:sdt>
                  <w:p w14:paraId="1FA9AFA6" w14:textId="011E34EE" w:rsidR="005145AC" w:rsidRPr="000713B0" w:rsidRDefault="00485111" w:rsidP="00485111">
                    <w:pPr>
                      <w:rPr>
                        <w:noProof/>
                      </w:rPr>
                    </w:pPr>
                    <w:r>
                      <w:rPr>
                        <w:noProof/>
                      </w:rPr>
                      <w:t xml:space="preserve"> </w:t>
                    </w:r>
                    <w:r w:rsidR="005145AC">
                      <w:rPr>
                        <w:noProof/>
                      </w:rPr>
                      <w:fldChar w:fldCharType="end"/>
                    </w:r>
                  </w:p>
                </w:sdtContent>
              </w:sdt>
            </w:tc>
          </w:tr>
        </w:tbl>
        <w:p w14:paraId="412A2025" w14:textId="77777777" w:rsidR="002440E7" w:rsidRDefault="00676055" w:rsidP="005A7114"/>
      </w:sdtContent>
    </w:sdt>
    <w:p w14:paraId="08200176" w14:textId="77777777"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14:paraId="4EE4D36C" w14:textId="77777777" w:rsidR="006641A8" w:rsidRDefault="006641A8" w:rsidP="00845677">
      <w:pPr>
        <w:pStyle w:val="af4"/>
      </w:pPr>
    </w:p>
    <w:p w14:paraId="3B8FC1FB" w14:textId="77777777" w:rsidR="009C45E6" w:rsidRPr="009C45E6" w:rsidRDefault="009C45E6" w:rsidP="009C45E6">
      <w:pPr>
        <w:pStyle w:val="affff3"/>
        <w:jc w:val="both"/>
        <w:rPr>
          <w:color w:val="FF0000"/>
        </w:rPr>
      </w:pPr>
      <w:r w:rsidRPr="009C45E6">
        <w:rPr>
          <w:color w:val="FF0000"/>
        </w:rPr>
        <w:t>Внимание! Рекомендуем:</w:t>
      </w:r>
    </w:p>
    <w:p w14:paraId="15119BAB" w14:textId="77777777" w:rsidR="009C45E6" w:rsidRPr="009C45E6" w:rsidRDefault="009C45E6" w:rsidP="009C45E6">
      <w:pPr>
        <w:pStyle w:val="affff3"/>
        <w:jc w:val="both"/>
        <w:rPr>
          <w:color w:val="FF0000"/>
        </w:rPr>
      </w:pPr>
      <w:r w:rsidRPr="009C45E6">
        <w:rPr>
          <w:color w:val="FF0000"/>
        </w:rPr>
        <w:t xml:space="preserve">- направлять электронные письма в соответствии с требованиями </w:t>
      </w:r>
      <w:hyperlink r:id="rId14" w:history="1">
        <w:r w:rsidRPr="009C45E6">
          <w:rPr>
            <w:rStyle w:val="ae"/>
          </w:rPr>
          <w:t>национальной системы доменных имен</w:t>
        </w:r>
      </w:hyperlink>
      <w:r>
        <w:rPr>
          <w:color w:val="FF0000"/>
        </w:rPr>
        <w:t>;</w:t>
      </w:r>
    </w:p>
    <w:p w14:paraId="5F8DAEA9" w14:textId="77777777" w:rsidR="00FD5F2A" w:rsidRPr="00FD5F2A" w:rsidRDefault="009C45E6" w:rsidP="009C45E6">
      <w:pPr>
        <w:pStyle w:val="affff3"/>
        <w:jc w:val="both"/>
        <w:rPr>
          <w:color w:val="FF0000"/>
        </w:rPr>
      </w:pPr>
      <w:r w:rsidRPr="009C45E6">
        <w:rPr>
          <w:color w:val="FF0000"/>
        </w:rPr>
        <w:t>- запрашивать подтверждение получения</w:t>
      </w:r>
      <w:r w:rsidR="006C518D" w:rsidRPr="006C518D">
        <w:rPr>
          <w:color w:val="FF0000"/>
        </w:rPr>
        <w:t>.</w:t>
      </w:r>
    </w:p>
    <w:p w14:paraId="5972646E" w14:textId="77777777" w:rsidR="00FD5F2A" w:rsidRPr="00845677" w:rsidRDefault="00FD5F2A" w:rsidP="00845677">
      <w:pPr>
        <w:pStyle w:val="af4"/>
      </w:pPr>
    </w:p>
    <w:p w14:paraId="1483C467" w14:textId="77777777"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1E12613C" w14:textId="77777777" w:rsidR="00204828" w:rsidRPr="00721975" w:rsidRDefault="00204828" w:rsidP="00204828">
      <w:pPr>
        <w:pStyle w:val="affff3"/>
        <w:rPr>
          <w:color w:val="auto"/>
        </w:rPr>
        <w:sectPr w:rsidR="00204828" w:rsidRPr="00721975" w:rsidSect="00AE11A2">
          <w:footerReference w:type="default" r:id="rId15"/>
          <w:pgSz w:w="11906" w:h="16838"/>
          <w:pgMar w:top="709" w:right="1049" w:bottom="1276" w:left="1418" w:header="567" w:footer="851" w:gutter="0"/>
          <w:cols w:space="708"/>
          <w:docGrid w:linePitch="360"/>
        </w:sectPr>
      </w:pPr>
      <w:r w:rsidRPr="002E30A6">
        <w:rPr>
          <w:color w:val="auto"/>
        </w:rPr>
        <w:t xml:space="preserve">телефон: </w:t>
      </w:r>
      <w:r w:rsidR="00F15BD9" w:rsidRPr="00F15BD9">
        <w:rPr>
          <w:color w:val="auto"/>
        </w:rPr>
        <w:t>8 (800) 234-56</w:t>
      </w:r>
      <w:r w:rsidR="00F15BD9">
        <w:rPr>
          <w:color w:val="auto"/>
        </w:rPr>
        <w:t>-</w:t>
      </w:r>
      <w:r w:rsidR="00F15BD9" w:rsidRPr="00F15BD9">
        <w:rPr>
          <w:color w:val="auto"/>
        </w:rPr>
        <w:t>40</w:t>
      </w:r>
      <w:r w:rsidRPr="002E30A6">
        <w:rPr>
          <w:color w:val="auto"/>
        </w:rPr>
        <w:t xml:space="preserve">; электронная почта: </w:t>
      </w:r>
      <w:r w:rsidR="00F15BD9" w:rsidRPr="00F15BD9">
        <w:rPr>
          <w:color w:val="auto"/>
          <w:lang w:val="en-US"/>
        </w:rPr>
        <w:t>signal</w:t>
      </w:r>
      <w:r w:rsidR="00F15BD9" w:rsidRPr="00F15BD9">
        <w:rPr>
          <w:color w:val="auto"/>
        </w:rPr>
        <w:t>@</w:t>
      </w:r>
      <w:r w:rsidR="00F15BD9" w:rsidRPr="00F15BD9">
        <w:rPr>
          <w:color w:val="auto"/>
          <w:lang w:val="en-US"/>
        </w:rPr>
        <w:t>enplus</w:t>
      </w:r>
      <w:r w:rsidR="00F15BD9" w:rsidRPr="00F15BD9">
        <w:rPr>
          <w:color w:val="auto"/>
        </w:rPr>
        <w:t>.</w:t>
      </w:r>
      <w:r w:rsidR="00F15BD9" w:rsidRPr="00F15BD9">
        <w:rPr>
          <w:color w:val="auto"/>
          <w:lang w:val="en-US"/>
        </w:rPr>
        <w:t>ru</w:t>
      </w:r>
      <w:r w:rsidR="00721975">
        <w:rPr>
          <w:color w:val="auto"/>
        </w:rPr>
        <w:t>.</w:t>
      </w:r>
    </w:p>
    <w:p w14:paraId="42290F04" w14:textId="77777777" w:rsidR="00BC611E" w:rsidRDefault="00BC611E" w:rsidP="00BC611E">
      <w:pPr>
        <w:pStyle w:val="1"/>
      </w:pPr>
      <w:bookmarkStart w:id="4" w:name="_Toc143602198"/>
      <w:r w:rsidRPr="00536BD9">
        <w:lastRenderedPageBreak/>
        <w:t xml:space="preserve">Требования к </w:t>
      </w:r>
      <w:r>
        <w:t>предложению участника</w:t>
      </w:r>
      <w:bookmarkEnd w:id="4"/>
    </w:p>
    <w:p w14:paraId="3C31EC96" w14:textId="77777777"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4701630DCD8442228F72C351A6D868EE"/>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7C6029EC" w14:textId="77777777" w:rsidTr="00173337">
            <w:trPr>
              <w:tblCellSpacing w:w="42" w:type="dxa"/>
            </w:trPr>
            <w:tc>
              <w:tcPr>
                <w:tcW w:w="775" w:type="dxa"/>
                <w:vAlign w:val="center"/>
              </w:tcPr>
              <w:p w14:paraId="624E120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8177B93"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2C5180">
                  <w:rPr>
                    <w:rFonts w:asciiTheme="minorHAnsi" w:hAnsiTheme="minorHAnsi" w:cs="Calibri"/>
                    <w:color w:val="000000"/>
                  </w:rPr>
                  <w:t>Предмет договора</w:t>
                </w:r>
              </w:p>
            </w:tc>
            <w:sdt>
              <w:sdtPr>
                <w:id w:val="1996138216"/>
                <w:placeholder>
                  <w:docPart w:val="C661CF0D3FDB458B88DC5EF79EA6363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7ECA418" w14:textId="7E147702" w:rsidR="00BC611E" w:rsidRPr="002C5180" w:rsidRDefault="006D6541" w:rsidP="00173337">
                    <w:pPr>
                      <w:pStyle w:val="111"/>
                      <w:numPr>
                        <w:ilvl w:val="0"/>
                        <w:numId w:val="0"/>
                      </w:numPr>
                      <w:spacing w:after="0" w:line="240" w:lineRule="auto"/>
                      <w:jc w:val="left"/>
                      <w:rPr>
                        <w:rFonts w:asciiTheme="minorHAnsi" w:hAnsiTheme="minorHAnsi"/>
                      </w:rPr>
                    </w:pPr>
                    <w:r w:rsidRPr="006D6541">
                      <w:t>Оказание услуги  по отлову безнадзорных животных</w:t>
                    </w:r>
                  </w:p>
                </w:tc>
              </w:sdtContent>
            </w:sdt>
          </w:tr>
          <w:tr w:rsidR="00BC611E" w:rsidRPr="00B56B74" w14:paraId="63D71C64" w14:textId="77777777" w:rsidTr="00173337">
            <w:trPr>
              <w:tblCellSpacing w:w="42" w:type="dxa"/>
            </w:trPr>
            <w:tc>
              <w:tcPr>
                <w:tcW w:w="775" w:type="dxa"/>
                <w:vAlign w:val="center"/>
              </w:tcPr>
              <w:p w14:paraId="10353095"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39582B1"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9C3B3D6" w14:textId="0C63A6D4" w:rsidR="00BC611E" w:rsidRPr="002C5180" w:rsidRDefault="00676055" w:rsidP="005046D4">
                <w:pPr>
                  <w:pStyle w:val="111"/>
                  <w:numPr>
                    <w:ilvl w:val="0"/>
                    <w:numId w:val="0"/>
                  </w:numPr>
                  <w:spacing w:after="0" w:line="240" w:lineRule="auto"/>
                  <w:jc w:val="left"/>
                  <w:rPr>
                    <w:rFonts w:asciiTheme="minorHAnsi" w:hAnsiTheme="minorHAnsi"/>
                  </w:rPr>
                </w:pPr>
                <w:sdt>
                  <w:sdtPr>
                    <w:id w:val="746076858"/>
                    <w:placeholder>
                      <w:docPart w:val="480B7F1BAA404EE0AC373555840A2840"/>
                    </w:placeholder>
                    <w15:color w:val="FFFF00"/>
                  </w:sdtPr>
                  <w:sdtEndPr/>
                  <w:sdtContent>
                    <w:r w:rsidR="00BC611E" w:rsidRPr="002C5180">
                      <w:rPr>
                        <w:noProof/>
                      </w:rPr>
                      <w:fldChar w:fldCharType="begin"/>
                    </w:r>
                    <w:r w:rsidR="00BC611E" w:rsidRPr="002C5180">
                      <w:rPr>
                        <w:rFonts w:asciiTheme="minorHAnsi" w:hAnsiTheme="minorHAnsi"/>
                        <w:noProof/>
                      </w:rPr>
                      <w:instrText xml:space="preserve"> MERGEFIELD "Количество_продукции" </w:instrText>
                    </w:r>
                    <w:r w:rsidR="00BC611E" w:rsidRPr="002C5180">
                      <w:rPr>
                        <w:noProof/>
                      </w:rPr>
                      <w:fldChar w:fldCharType="separate"/>
                    </w:r>
                    <w:r w:rsidR="001F1B39">
                      <w:rPr>
                        <w:rFonts w:asciiTheme="minorHAnsi" w:hAnsiTheme="minorHAnsi"/>
                        <w:noProof/>
                      </w:rPr>
                      <w:t>1</w:t>
                    </w:r>
                    <w:r w:rsidR="00BC611E" w:rsidRPr="002C5180">
                      <w:rPr>
                        <w:noProof/>
                      </w:rPr>
                      <w:fldChar w:fldCharType="end"/>
                    </w:r>
                  </w:sdtContent>
                </w:sdt>
              </w:p>
            </w:tc>
          </w:tr>
          <w:tr w:rsidR="00BC611E" w:rsidRPr="00B56B74" w14:paraId="296C0D72" w14:textId="77777777" w:rsidTr="00173337">
            <w:trPr>
              <w:tblCellSpacing w:w="42" w:type="dxa"/>
            </w:trPr>
            <w:tc>
              <w:tcPr>
                <w:tcW w:w="775" w:type="dxa"/>
                <w:vAlign w:val="center"/>
              </w:tcPr>
              <w:p w14:paraId="4E6907B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E59B3B9"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Место поставки продукции (выполнения работ, оказания услуг)</w:t>
                </w:r>
              </w:p>
            </w:tc>
            <w:sdt>
              <w:sdtPr>
                <w:id w:val="776832097"/>
                <w:placeholder>
                  <w:docPart w:val="FED819A0058147A2AC0AF2B5EB1167C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2509B8B" w14:textId="405C310F" w:rsidR="00BC611E" w:rsidRPr="002C5180" w:rsidRDefault="00277744" w:rsidP="00173337">
                    <w:pPr>
                      <w:pStyle w:val="111"/>
                      <w:numPr>
                        <w:ilvl w:val="0"/>
                        <w:numId w:val="0"/>
                      </w:numPr>
                      <w:spacing w:after="0" w:line="240" w:lineRule="auto"/>
                      <w:jc w:val="left"/>
                      <w:rPr>
                        <w:rFonts w:asciiTheme="minorHAnsi" w:hAnsiTheme="minorHAnsi"/>
                      </w:rPr>
                    </w:pPr>
                    <w:r>
                      <w:t>Город Ангарск, ТЭЦ-9</w:t>
                    </w:r>
                  </w:p>
                </w:tc>
              </w:sdtContent>
            </w:sdt>
          </w:tr>
          <w:tr w:rsidR="00AB7DCE" w:rsidRPr="00B56B74" w14:paraId="5B409C3E" w14:textId="77777777" w:rsidTr="00F51B5E">
            <w:trPr>
              <w:tblCellSpacing w:w="42" w:type="dxa"/>
            </w:trPr>
            <w:tc>
              <w:tcPr>
                <w:tcW w:w="775" w:type="dxa"/>
                <w:vAlign w:val="center"/>
              </w:tcPr>
              <w:p w14:paraId="314CA21C"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63F3E1E3"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E2DB9E1" w14:textId="328132CB" w:rsidR="00AB7DCE" w:rsidRPr="002C5180" w:rsidRDefault="00676055" w:rsidP="00F51B5E">
                <w:pPr>
                  <w:pStyle w:val="111"/>
                  <w:numPr>
                    <w:ilvl w:val="0"/>
                    <w:numId w:val="0"/>
                  </w:numPr>
                  <w:spacing w:after="0" w:line="240" w:lineRule="auto"/>
                  <w:jc w:val="left"/>
                  <w:rPr>
                    <w:rFonts w:asciiTheme="minorHAnsi" w:hAnsiTheme="minorHAnsi"/>
                  </w:rPr>
                </w:pPr>
                <w:r>
                  <w:fldChar w:fldCharType="begin"/>
                </w:r>
                <w:r>
                  <w:instrText xml:space="preserve"> MERGEFIELD Период_действия_договора </w:instrText>
                </w:r>
                <w:r>
                  <w:fldChar w:fldCharType="separate"/>
                </w:r>
                <w:r>
                  <w:fldChar w:fldCharType="end"/>
                </w:r>
                <w:r w:rsidR="001F1B39">
                  <w:rPr>
                    <w:noProof/>
                  </w:rPr>
                  <w:t>с даты заключения договора до полного исполнения обязательств</w:t>
                </w:r>
              </w:p>
            </w:tc>
          </w:tr>
          <w:tr w:rsidR="00AB7DCE" w:rsidRPr="00B56B74" w14:paraId="0BA0A61F" w14:textId="77777777" w:rsidTr="00F51B5E">
            <w:trPr>
              <w:tblCellSpacing w:w="42" w:type="dxa"/>
            </w:trPr>
            <w:tc>
              <w:tcPr>
                <w:tcW w:w="775" w:type="dxa"/>
                <w:vAlign w:val="center"/>
              </w:tcPr>
              <w:p w14:paraId="58B6D681"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795006D9"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сроки) выполнения работ (оказания услуг)</w:t>
                </w:r>
              </w:p>
            </w:tc>
            <w:sdt>
              <w:sdtPr>
                <w:id w:val="298965331"/>
                <w:placeholder>
                  <w:docPart w:val="90476B6EC11948078E51D7D4F7CEFEB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E23B9EE" w14:textId="61CE6CFA" w:rsidR="00AB7DCE" w:rsidRPr="002C5180" w:rsidRDefault="00AB7DCE" w:rsidP="00F51B5E">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"Условия_и_сроки_поставки" </w:instrText>
                    </w:r>
                    <w:r w:rsidRPr="002C5180">
                      <w:fldChar w:fldCharType="separate"/>
                    </w:r>
                    <w:r w:rsidR="001F1B39">
                      <w:rPr>
                        <w:rFonts w:asciiTheme="minorHAnsi" w:hAnsiTheme="minorHAnsi"/>
                        <w:noProof/>
                      </w:rPr>
                      <w:t xml:space="preserve">с даты заключения договора по </w:t>
                    </w:r>
                    <w:r w:rsidR="00EF136D">
                      <w:rPr>
                        <w:rFonts w:asciiTheme="minorHAnsi" w:hAnsiTheme="minorHAnsi"/>
                        <w:noProof/>
                      </w:rPr>
                      <w:t>31</w:t>
                    </w:r>
                    <w:r w:rsidR="001F1B39">
                      <w:rPr>
                        <w:rFonts w:asciiTheme="minorHAnsi" w:hAnsiTheme="minorHAnsi"/>
                        <w:noProof/>
                      </w:rPr>
                      <w:t>.12.202</w:t>
                    </w:r>
                    <w:r w:rsidRPr="002C5180">
                      <w:fldChar w:fldCharType="end"/>
                    </w:r>
                    <w:r w:rsidR="00EF136D">
                      <w:t>5</w:t>
                    </w:r>
                  </w:p>
                </w:tc>
              </w:sdtContent>
            </w:sdt>
          </w:tr>
          <w:tr w:rsidR="00891AE7" w:rsidRPr="004A11C7" w14:paraId="30623319" w14:textId="77777777" w:rsidTr="00891AE7">
            <w:trPr>
              <w:tblCellSpacing w:w="42" w:type="dxa"/>
            </w:trPr>
            <w:tc>
              <w:tcPr>
                <w:tcW w:w="775" w:type="dxa"/>
                <w:vAlign w:val="center"/>
              </w:tcPr>
              <w:p w14:paraId="2D11B1C1" w14:textId="77777777" w:rsidR="00891AE7" w:rsidRPr="00B56B74" w:rsidRDefault="00891AE7" w:rsidP="00891AE7">
                <w:pPr>
                  <w:pStyle w:val="111"/>
                  <w:rPr>
                    <w:rFonts w:asciiTheme="minorHAnsi" w:hAnsiTheme="minorHAnsi"/>
                  </w:rPr>
                </w:pPr>
              </w:p>
            </w:tc>
            <w:tc>
              <w:tcPr>
                <w:tcW w:w="2893" w:type="dxa"/>
                <w:tcMar>
                  <w:left w:w="85" w:type="dxa"/>
                </w:tcMar>
                <w:vAlign w:val="center"/>
              </w:tcPr>
              <w:p w14:paraId="1ADCFF53" w14:textId="77777777" w:rsidR="00891AE7" w:rsidRPr="002C5180" w:rsidRDefault="005F75ED" w:rsidP="00891AE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B3BCE33" w14:textId="621BCF4D" w:rsidR="00891AE7" w:rsidRPr="002C5180" w:rsidRDefault="00756B6D" w:rsidP="005F75ED">
                <w:pPr>
                  <w:pStyle w:val="111"/>
                  <w:numPr>
                    <w:ilvl w:val="0"/>
                    <w:numId w:val="0"/>
                  </w:numPr>
                  <w:spacing w:after="0" w:line="240" w:lineRule="auto"/>
                  <w:jc w:val="left"/>
                  <w:rPr>
                    <w:rFonts w:asciiTheme="minorHAnsi" w:hAnsiTheme="minorHAnsi"/>
                  </w:rPr>
                </w:pPr>
                <w:r>
                  <w:t>Согласно условиям договора</w:t>
                </w:r>
                <w:r w:rsidR="005F75ED" w:rsidRPr="002C5180">
                  <w:fldChar w:fldCharType="begin"/>
                </w:r>
                <w:r w:rsidR="005F75ED" w:rsidRPr="002C5180">
                  <w:rPr>
                    <w:rFonts w:asciiTheme="minorHAnsi" w:hAnsiTheme="minorHAnsi"/>
                  </w:rPr>
                  <w:instrText xml:space="preserve"> MERGEFIELD Качество_результата_работ_услуг </w:instrText>
                </w:r>
                <w:r w:rsidR="00676055">
                  <w:fldChar w:fldCharType="separate"/>
                </w:r>
                <w:r w:rsidR="005F75ED" w:rsidRPr="002C5180">
                  <w:fldChar w:fldCharType="end"/>
                </w:r>
              </w:p>
            </w:tc>
          </w:tr>
          <w:tr w:rsidR="006919A5" w:rsidRPr="00B56B74" w14:paraId="02E10D93" w14:textId="77777777" w:rsidTr="00173337">
            <w:trPr>
              <w:tblCellSpacing w:w="42" w:type="dxa"/>
            </w:trPr>
            <w:tc>
              <w:tcPr>
                <w:tcW w:w="775" w:type="dxa"/>
                <w:vAlign w:val="center"/>
              </w:tcPr>
              <w:p w14:paraId="424F253E" w14:textId="77777777" w:rsidR="006919A5" w:rsidRPr="00B56B74" w:rsidRDefault="006919A5" w:rsidP="006919A5">
                <w:pPr>
                  <w:pStyle w:val="111"/>
                  <w:rPr>
                    <w:rFonts w:asciiTheme="minorHAnsi" w:hAnsiTheme="minorHAnsi"/>
                  </w:rPr>
                </w:pPr>
              </w:p>
            </w:tc>
            <w:tc>
              <w:tcPr>
                <w:tcW w:w="2893" w:type="dxa"/>
                <w:tcMar>
                  <w:left w:w="85" w:type="dxa"/>
                </w:tcMar>
                <w:vAlign w:val="center"/>
              </w:tcPr>
              <w:p w14:paraId="71548939" w14:textId="77777777" w:rsidR="006919A5" w:rsidRPr="002C5180" w:rsidRDefault="006919A5" w:rsidP="006919A5">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Цена договора</w:t>
                </w:r>
              </w:p>
            </w:tc>
            <w:sdt>
              <w:sdtPr>
                <w:alias w:val="Цена договора"/>
                <w:tag w:val="Цена договора"/>
                <w:id w:val="-1222517948"/>
                <w:placeholder>
                  <w:docPart w:val="CF8DFFB32B0D4114864114F9C3F88B9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3213768" w14:textId="2F50D2AD" w:rsidR="006919A5" w:rsidRPr="002C5180" w:rsidRDefault="007F3AAF" w:rsidP="006919A5">
                    <w:pPr>
                      <w:pStyle w:val="111"/>
                      <w:numPr>
                        <w:ilvl w:val="0"/>
                        <w:numId w:val="0"/>
                      </w:numPr>
                      <w:spacing w:after="0" w:line="240" w:lineRule="auto"/>
                      <w:jc w:val="left"/>
                      <w:rPr>
                        <w:rFonts w:asciiTheme="minorHAnsi" w:hAnsiTheme="minorHAnsi"/>
                        <w:noProof/>
                      </w:rPr>
                    </w:pPr>
                    <w:r>
                      <w:t>480 0</w:t>
                    </w:r>
                    <w:r w:rsidR="0071443E">
                      <w:t>00,00</w:t>
                    </w:r>
                  </w:p>
                  <w:p w14:paraId="3C57799B" w14:textId="70B5AE5E" w:rsidR="006919A5" w:rsidRPr="002C5180" w:rsidRDefault="006919A5" w:rsidP="006919A5">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Требование_по_превышению_НМЦД </w:instrText>
                    </w:r>
                    <w:r w:rsidR="00676055">
                      <w:rPr>
                        <w:noProof/>
                      </w:rPr>
                      <w:fldChar w:fldCharType="separate"/>
                    </w:r>
                    <w:r w:rsidRPr="002C5180">
                      <w:rPr>
                        <w:noProof/>
                      </w:rPr>
                      <w:fldChar w:fldCharType="end"/>
                    </w:r>
                  </w:p>
                </w:tc>
              </w:sdtContent>
            </w:sdt>
          </w:tr>
          <w:tr w:rsidR="00BC611E" w:rsidRPr="00B56B74" w14:paraId="56FF2BCA" w14:textId="77777777" w:rsidTr="00173337">
            <w:trPr>
              <w:tblCellSpacing w:w="42" w:type="dxa"/>
            </w:trPr>
            <w:tc>
              <w:tcPr>
                <w:tcW w:w="775" w:type="dxa"/>
                <w:vAlign w:val="center"/>
              </w:tcPr>
              <w:p w14:paraId="0ED260D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A3143"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Форма оплаты продукции</w:t>
                </w:r>
              </w:p>
            </w:tc>
            <w:sdt>
              <w:sdtPr>
                <w:id w:val="-1299294184"/>
                <w:placeholder>
                  <w:docPart w:val="476F617AC7684A1F95C1A707261ECE8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8A0AC4F" w14:textId="7838607B"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"Форма_оплаты_продукции" </w:instrText>
                    </w:r>
                    <w:r w:rsidRPr="002C5180">
                      <w:rPr>
                        <w:noProof/>
                      </w:rPr>
                      <w:fldChar w:fldCharType="separate"/>
                    </w:r>
                    <w:r w:rsidR="0071443E">
                      <w:rPr>
                        <w:rFonts w:asciiTheme="minorHAnsi" w:hAnsiTheme="minorHAnsi"/>
                        <w:noProof/>
                      </w:rPr>
                      <w:t>безналичный расчет</w:t>
                    </w:r>
                    <w:r w:rsidRPr="002C5180">
                      <w:rPr>
                        <w:noProof/>
                      </w:rPr>
                      <w:fldChar w:fldCharType="end"/>
                    </w:r>
                  </w:p>
                </w:tc>
              </w:sdtContent>
            </w:sdt>
          </w:tr>
          <w:tr w:rsidR="00BC611E" w:rsidRPr="00B56B74" w14:paraId="558AC7AC" w14:textId="77777777" w:rsidTr="00173337">
            <w:trPr>
              <w:tblCellSpacing w:w="42" w:type="dxa"/>
            </w:trPr>
            <w:tc>
              <w:tcPr>
                <w:tcW w:w="775" w:type="dxa"/>
                <w:vAlign w:val="center"/>
              </w:tcPr>
              <w:p w14:paraId="163FBD1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6464452"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Сроки оплаты продукции</w:t>
                </w:r>
              </w:p>
            </w:tc>
            <w:sdt>
              <w:sdtPr>
                <w:id w:val="1764035768"/>
                <w:placeholder>
                  <w:docPart w:val="8B05374C690846E3B5C9D5C2D3267DC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0B7C844" w14:textId="22E195B1" w:rsidR="00BC611E" w:rsidRPr="002C5180" w:rsidRDefault="00EF136D" w:rsidP="00173337">
                    <w:pPr>
                      <w:pStyle w:val="111"/>
                      <w:numPr>
                        <w:ilvl w:val="0"/>
                        <w:numId w:val="0"/>
                      </w:numPr>
                      <w:spacing w:after="0" w:line="240" w:lineRule="auto"/>
                      <w:jc w:val="left"/>
                      <w:rPr>
                        <w:rFonts w:asciiTheme="minorHAnsi" w:hAnsiTheme="minorHAnsi"/>
                      </w:rPr>
                    </w:pPr>
                    <w:r>
                      <w:t>60 календарных дней (для СМСП</w:t>
                    </w:r>
                    <w:r w:rsidR="008175D2">
                      <w:t>-7 рабочих дней</w:t>
                    </w:r>
                    <w:r>
                      <w:t xml:space="preserve">) </w:t>
                    </w:r>
                  </w:p>
                </w:tc>
              </w:sdtContent>
            </w:sdt>
          </w:tr>
          <w:tr w:rsidR="00BC611E" w:rsidRPr="00B56B74" w14:paraId="33BF8D70" w14:textId="77777777" w:rsidTr="00173337">
            <w:trPr>
              <w:tblCellSpacing w:w="42" w:type="dxa"/>
            </w:trPr>
            <w:tc>
              <w:tcPr>
                <w:tcW w:w="775" w:type="dxa"/>
                <w:vAlign w:val="center"/>
              </w:tcPr>
              <w:p w14:paraId="481AEBC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BD3E00C"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Порядок оплаты продукции</w:t>
                </w:r>
              </w:p>
            </w:tc>
            <w:sdt>
              <w:sdtPr>
                <w:id w:val="-335614721"/>
                <w:placeholder>
                  <w:docPart w:val="D6733686C7C1478FA52DE5A5F8DDF66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A471363" w14:textId="0B83042A" w:rsidR="00BC611E" w:rsidRPr="002C5180" w:rsidRDefault="00676055" w:rsidP="00173337">
                    <w:pPr>
                      <w:pStyle w:val="111"/>
                      <w:numPr>
                        <w:ilvl w:val="0"/>
                        <w:numId w:val="0"/>
                      </w:numPr>
                      <w:spacing w:after="0" w:line="240" w:lineRule="auto"/>
                      <w:jc w:val="left"/>
                      <w:rPr>
                        <w:rFonts w:asciiTheme="minorHAnsi" w:hAnsiTheme="minorHAnsi"/>
                      </w:rPr>
                    </w:pPr>
                    <w:sdt>
                      <w:sdtPr>
                        <w:id w:val="515659053"/>
                        <w:placeholder>
                          <w:docPart w:val="EDF1BE88CA3643D09FA9B2365434CB9E"/>
                        </w:placeholder>
                        <w15:color w:val="FFFF00"/>
                      </w:sdtPr>
                      <w:sdtEndPr/>
                      <w:sdtContent>
                        <w:r w:rsidR="0071443E" w:rsidRPr="002C5180">
                          <w:rPr>
                            <w:noProof/>
                          </w:rPr>
                          <w:fldChar w:fldCharType="begin"/>
                        </w:r>
                        <w:r w:rsidR="0071443E" w:rsidRPr="002C5180">
                          <w:rPr>
                            <w:rFonts w:asciiTheme="minorHAnsi" w:hAnsiTheme="minorHAnsi"/>
                            <w:noProof/>
                          </w:rPr>
                          <w:instrText xml:space="preserve"> MERGEFIELD "Сроки_оплаты_продукции" </w:instrText>
                        </w:r>
                        <w:r w:rsidR="0071443E" w:rsidRPr="002C5180">
                          <w:rPr>
                            <w:noProof/>
                          </w:rPr>
                          <w:fldChar w:fldCharType="separate"/>
                        </w:r>
                        <w:r w:rsidR="0071443E">
                          <w:rPr>
                            <w:rFonts w:asciiTheme="minorHAnsi" w:hAnsiTheme="minorHAnsi"/>
                            <w:noProof/>
                          </w:rPr>
                          <w:t xml:space="preserve"> с даты подписания акта сдачи-приёмки  Заказчиком</w:t>
                        </w:r>
                        <w:r w:rsidR="0071443E" w:rsidRPr="002C5180">
                          <w:rPr>
                            <w:noProof/>
                          </w:rPr>
                          <w:fldChar w:fldCharType="end"/>
                        </w:r>
                      </w:sdtContent>
                    </w:sdt>
                  </w:p>
                </w:tc>
              </w:sdtContent>
            </w:sdt>
          </w:tr>
          <w:tr w:rsidR="00BC611E" w:rsidRPr="00B56B74" w14:paraId="49A225C1" w14:textId="77777777" w:rsidTr="00173337">
            <w:trPr>
              <w:tblCellSpacing w:w="42" w:type="dxa"/>
            </w:trPr>
            <w:tc>
              <w:tcPr>
                <w:tcW w:w="775" w:type="dxa"/>
                <w:vAlign w:val="center"/>
              </w:tcPr>
              <w:p w14:paraId="56A1DEA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AE85649"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Состав цены договора</w:t>
                </w:r>
              </w:p>
            </w:tc>
            <w:sdt>
              <w:sdtPr>
                <w:id w:val="1442657212"/>
                <w:placeholder>
                  <w:docPart w:val="9E97F72E5D3E4CA4B1E25435AB472EA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E42F447" w14:textId="5BC1A88A"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"Состав_цены_договора" </w:instrText>
                    </w:r>
                    <w:r w:rsidR="00676055">
                      <w:rPr>
                        <w:noProof/>
                      </w:rPr>
                      <w:fldChar w:fldCharType="separate"/>
                    </w:r>
                    <w:r w:rsidRPr="002C5180">
                      <w:rPr>
                        <w:noProof/>
                      </w:rPr>
                      <w:fldChar w:fldCharType="end"/>
                    </w:r>
                    <w:r w:rsidR="00EA17AA">
                      <w:rPr>
                        <w:noProof/>
                      </w:rPr>
                      <w:t>-</w:t>
                    </w:r>
                  </w:p>
                </w:tc>
              </w:sdtContent>
            </w:sdt>
          </w:tr>
          <w:tr w:rsidR="00BC611E" w:rsidRPr="00B56B74" w14:paraId="1B083741" w14:textId="77777777" w:rsidTr="00173337">
            <w:trPr>
              <w:tblCellSpacing w:w="42" w:type="dxa"/>
            </w:trPr>
            <w:tc>
              <w:tcPr>
                <w:tcW w:w="775" w:type="dxa"/>
                <w:vAlign w:val="center"/>
              </w:tcPr>
              <w:p w14:paraId="6C8F2E6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BF44F0E"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 xml:space="preserve">Срок гарантии на </w:t>
                </w:r>
                <w:r w:rsidR="00371BF2" w:rsidRPr="002C5180">
                  <w:rPr>
                    <w:rFonts w:asciiTheme="minorHAnsi" w:hAnsiTheme="minorHAnsi" w:cs="Calibri"/>
                    <w:color w:val="000000"/>
                  </w:rPr>
                  <w:t xml:space="preserve">результат </w:t>
                </w:r>
                <w:r w:rsidRPr="002C5180">
                  <w:rPr>
                    <w:rFonts w:asciiTheme="minorHAnsi" w:hAnsiTheme="minorHAnsi" w:cs="Calibri"/>
                    <w:color w:val="000000"/>
                  </w:rPr>
                  <w:t>выполненны</w:t>
                </w:r>
                <w:r w:rsidR="00371BF2" w:rsidRPr="002C5180">
                  <w:rPr>
                    <w:rFonts w:asciiTheme="minorHAnsi" w:hAnsiTheme="minorHAnsi" w:cs="Calibri"/>
                    <w:color w:val="000000"/>
                  </w:rPr>
                  <w:t>х</w:t>
                </w:r>
                <w:r w:rsidRPr="002C5180">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689AEEA" w14:textId="05B12B26" w:rsidR="00BC611E" w:rsidRPr="002C5180" w:rsidRDefault="00676055" w:rsidP="00810E63">
                <w:pPr>
                  <w:pStyle w:val="111"/>
                  <w:numPr>
                    <w:ilvl w:val="0"/>
                    <w:numId w:val="0"/>
                  </w:numPr>
                  <w:spacing w:after="0" w:line="240" w:lineRule="auto"/>
                  <w:jc w:val="left"/>
                  <w:rPr>
                    <w:rFonts w:asciiTheme="minorHAnsi" w:hAnsiTheme="minorHAnsi"/>
                  </w:rPr>
                </w:pPr>
                <w:sdt>
                  <w:sdtPr>
                    <w:id w:val="-876460353"/>
                    <w:placeholder>
                      <w:docPart w:val="CC2D12DF2D994226B7A9214E43F92BEF"/>
                    </w:placeholder>
                    <w15:color w:val="FFFF00"/>
                  </w:sdtPr>
                  <w:sdtEndPr/>
                  <w:sdtContent>
                    <w:r w:rsidR="00BC611E" w:rsidRPr="002C5180">
                      <w:fldChar w:fldCharType="begin"/>
                    </w:r>
                    <w:r w:rsidR="00BC611E" w:rsidRPr="002C5180">
                      <w:rPr>
                        <w:rFonts w:asciiTheme="minorHAnsi" w:hAnsiTheme="minorHAnsi"/>
                      </w:rPr>
                      <w:instrText xml:space="preserve"> MERGEFIELD "Срок_гарантии" </w:instrText>
                    </w:r>
                    <w:r w:rsidR="00BC611E" w:rsidRPr="002C5180">
                      <w:fldChar w:fldCharType="separate"/>
                    </w:r>
                    <w:r w:rsidR="001F1B39">
                      <w:rPr>
                        <w:rFonts w:asciiTheme="minorHAnsi" w:hAnsiTheme="minorHAnsi"/>
                        <w:noProof/>
                      </w:rPr>
                      <w:t>не установлен</w:t>
                    </w:r>
                    <w:r w:rsidR="00BC611E" w:rsidRPr="002C5180">
                      <w:fldChar w:fldCharType="end"/>
                    </w:r>
                  </w:sdtContent>
                </w:sdt>
              </w:p>
            </w:tc>
          </w:tr>
          <w:tr w:rsidR="00DF12C8" w:rsidRPr="00B56B74" w14:paraId="1B429A99" w14:textId="77777777" w:rsidTr="00017157">
            <w:trPr>
              <w:tblCellSpacing w:w="42" w:type="dxa"/>
            </w:trPr>
            <w:tc>
              <w:tcPr>
                <w:tcW w:w="775" w:type="dxa"/>
                <w:vAlign w:val="center"/>
              </w:tcPr>
              <w:p w14:paraId="253C6FFD" w14:textId="77777777" w:rsidR="00DF12C8" w:rsidRPr="00B56B74" w:rsidRDefault="00DF12C8" w:rsidP="00017157">
                <w:pPr>
                  <w:pStyle w:val="111"/>
                </w:pPr>
              </w:p>
            </w:tc>
            <w:tc>
              <w:tcPr>
                <w:tcW w:w="2893" w:type="dxa"/>
                <w:tcMar>
                  <w:left w:w="85" w:type="dxa"/>
                </w:tcMar>
                <w:vAlign w:val="center"/>
              </w:tcPr>
              <w:p w14:paraId="1AA0F94E" w14:textId="77777777" w:rsidR="00DF12C8" w:rsidRPr="002C5180" w:rsidRDefault="00DF12C8" w:rsidP="00017157">
                <w:pPr>
                  <w:pStyle w:val="afffff"/>
                  <w:jc w:val="both"/>
                  <w:rPr>
                    <w:rFonts w:asciiTheme="minorHAnsi" w:hAnsiTheme="minorHAnsi"/>
                    <w:sz w:val="20"/>
                  </w:rPr>
                </w:pPr>
                <w:r w:rsidRPr="00AB7DC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C88E840" w14:textId="63A01329" w:rsidR="00DF12C8" w:rsidRPr="002C5180" w:rsidRDefault="00DF12C8" w:rsidP="00017157">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1F1B39">
                  <w:rPr>
                    <w:noProof/>
                  </w:rPr>
                  <w:t>70 %</w:t>
                </w:r>
                <w:r w:rsidRPr="002C5180">
                  <w:rPr>
                    <w:noProof/>
                  </w:rPr>
                  <w:fldChar w:fldCharType="end"/>
                </w:r>
              </w:p>
            </w:tc>
          </w:tr>
          <w:tr w:rsidR="00DF12C8" w:rsidRPr="00B56B74" w14:paraId="06EF444C" w14:textId="77777777" w:rsidTr="00017157">
            <w:trPr>
              <w:tblCellSpacing w:w="42" w:type="dxa"/>
            </w:trPr>
            <w:tc>
              <w:tcPr>
                <w:tcW w:w="775" w:type="dxa"/>
                <w:vAlign w:val="center"/>
              </w:tcPr>
              <w:p w14:paraId="65318DA9" w14:textId="77777777" w:rsidR="00DF12C8" w:rsidRPr="00B56B74" w:rsidRDefault="00DF12C8" w:rsidP="00017157">
                <w:pPr>
                  <w:pStyle w:val="111"/>
                </w:pPr>
              </w:p>
            </w:tc>
            <w:tc>
              <w:tcPr>
                <w:tcW w:w="2893" w:type="dxa"/>
                <w:tcMar>
                  <w:left w:w="85" w:type="dxa"/>
                </w:tcMar>
                <w:vAlign w:val="center"/>
              </w:tcPr>
              <w:p w14:paraId="3914816F" w14:textId="77777777" w:rsidR="00DF12C8" w:rsidRPr="002C5180" w:rsidRDefault="00DF12C8"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2B64E86" w14:textId="1C2EE0CB" w:rsidR="00DF12C8" w:rsidRPr="002C5180" w:rsidRDefault="00DF12C8"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1F1B39">
                  <w:rPr>
                    <w:noProof/>
                  </w:rPr>
                  <w:t>90дней</w:t>
                </w:r>
                <w:r>
                  <w:rPr>
                    <w:noProof/>
                  </w:rPr>
                  <w:fldChar w:fldCharType="end"/>
                </w:r>
              </w:p>
            </w:tc>
          </w:tr>
          <w:tr w:rsidR="00872F73" w:rsidRPr="00B56B74" w14:paraId="457A3C2C" w14:textId="77777777" w:rsidTr="00173337">
            <w:trPr>
              <w:tblCellSpacing w:w="42" w:type="dxa"/>
            </w:trPr>
            <w:tc>
              <w:tcPr>
                <w:tcW w:w="775" w:type="dxa"/>
                <w:vAlign w:val="center"/>
              </w:tcPr>
              <w:p w14:paraId="241BD461" w14:textId="77777777" w:rsidR="00872F73" w:rsidRPr="00B56B74" w:rsidRDefault="00872F73" w:rsidP="00872F73">
                <w:pPr>
                  <w:pStyle w:val="111"/>
                </w:pPr>
              </w:p>
            </w:tc>
            <w:tc>
              <w:tcPr>
                <w:tcW w:w="2893" w:type="dxa"/>
                <w:tcMar>
                  <w:left w:w="85" w:type="dxa"/>
                </w:tcMar>
                <w:vAlign w:val="center"/>
              </w:tcPr>
              <w:p w14:paraId="5AAF4CA0" w14:textId="77777777" w:rsidR="00872F73" w:rsidRPr="002C5180" w:rsidRDefault="00872F73" w:rsidP="00872F73">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21B8998" w14:textId="66360596" w:rsidR="00872F73" w:rsidRPr="002C5180" w:rsidRDefault="00161DB9" w:rsidP="00872F73">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Иные_требования_к_предложениям </w:instrText>
                </w:r>
                <w:r w:rsidRPr="002C5180">
                  <w:fldChar w:fldCharType="separate"/>
                </w:r>
                <w:r w:rsidR="00EA17AA">
                  <w:rPr>
                    <w:rFonts w:asciiTheme="minorHAnsi" w:hAnsiTheme="minorHAnsi"/>
                    <w:noProof/>
                  </w:rPr>
                  <w:t>отсутствуют</w:t>
                </w:r>
                <w:r w:rsidRPr="002C5180">
                  <w:rPr>
                    <w:noProof/>
                  </w:rPr>
                  <w:fldChar w:fldCharType="end"/>
                </w:r>
              </w:p>
            </w:tc>
          </w:tr>
        </w:tbl>
      </w:sdtContent>
    </w:sdt>
    <w:p w14:paraId="7D634769" w14:textId="77777777"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62FFBAB00FA9478983455381C549EF1A"/>
        </w:placeholder>
        <w15:color w:val="FFFF00"/>
      </w:sdtPr>
      <w:sdtEndPr/>
      <w:sdtContent>
        <w:p w14:paraId="64B788C5" w14:textId="77777777"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732437">
            <w:rPr>
              <w:noProof/>
            </w:rPr>
            <w:t>«Требования_безопасности»</w:t>
          </w:r>
          <w:r>
            <w:rPr>
              <w:noProof/>
            </w:rPr>
            <w:fldChar w:fldCharType="end"/>
          </w:r>
        </w:p>
      </w:sdtContent>
    </w:sdt>
    <w:p w14:paraId="7006D0B2" w14:textId="77777777" w:rsidR="00BC611E" w:rsidRDefault="00BC611E" w:rsidP="00BC611E">
      <w:pPr>
        <w:pStyle w:val="113"/>
      </w:pPr>
      <w:r>
        <w:lastRenderedPageBreak/>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4701630DCD8442228F72C351A6D868EE"/>
        </w:placeholder>
        <w15:color w:val="FFFF00"/>
      </w:sdtPr>
      <w:sdtEndPr/>
      <w:sdtContent>
        <w:p w14:paraId="5081226A" w14:textId="77777777" w:rsidR="00281EE5" w:rsidRPr="00281EE5" w:rsidRDefault="00281EE5" w:rsidP="00281EE5">
          <w:pPr>
            <w:pStyle w:val="1113"/>
            <w:rPr>
              <w:color w:val="auto"/>
            </w:rPr>
          </w:pPr>
          <w:r w:rsidRPr="00281EE5">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05123020" w14:textId="77777777" w:rsidR="00BA5F6B" w:rsidRPr="00281EE5" w:rsidRDefault="00281EE5" w:rsidP="00281EE5">
          <w:pPr>
            <w:pStyle w:val="1113"/>
            <w:rPr>
              <w:color w:val="auto"/>
            </w:rPr>
            <w:sectPr w:rsidR="00BA5F6B" w:rsidRPr="00281EE5" w:rsidSect="00243AC8">
              <w:footerReference w:type="default" r:id="rId16"/>
              <w:pgSz w:w="11906" w:h="16838"/>
              <w:pgMar w:top="709" w:right="1701" w:bottom="1276" w:left="1701" w:header="709" w:footer="709" w:gutter="0"/>
              <w:cols w:space="708"/>
              <w:docGrid w:linePitch="360"/>
            </w:sectPr>
          </w:pPr>
          <w:r w:rsidRPr="00281EE5">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204828" w:rsidRPr="00281EE5">
            <w:rPr>
              <w:color w:val="auto"/>
            </w:rPr>
            <w:t>.</w:t>
          </w:r>
        </w:p>
      </w:sdtContent>
    </w:sdt>
    <w:p w14:paraId="25CCF985" w14:textId="77777777" w:rsidR="00BE3194" w:rsidRDefault="00BE3194" w:rsidP="00BE3194">
      <w:pPr>
        <w:pStyle w:val="1"/>
      </w:pPr>
      <w:bookmarkStart w:id="5" w:name="_Ref534988715"/>
      <w:bookmarkStart w:id="6" w:name="_Toc143602199"/>
      <w:r w:rsidRPr="007872F0">
        <w:lastRenderedPageBreak/>
        <w:t xml:space="preserve">Требования к участникам </w:t>
      </w:r>
      <w:r>
        <w:t>закупки</w:t>
      </w:r>
      <w:bookmarkEnd w:id="5"/>
      <w:bookmarkEnd w:id="6"/>
    </w:p>
    <w:p w14:paraId="438D1824" w14:textId="77777777" w:rsidR="00BE3194" w:rsidRDefault="006F2981" w:rsidP="002B3785">
      <w:pPr>
        <w:pStyle w:val="113"/>
      </w:pPr>
      <w:bookmarkStart w:id="7" w:name="_Ref536436102"/>
      <w:r>
        <w:t>Перечень</w:t>
      </w:r>
      <w:r w:rsidR="00B377D5" w:rsidRPr="00B377D5">
        <w:t xml:space="preserve"> </w:t>
      </w:r>
      <w:r w:rsidR="00B377D5">
        <w:t>общих</w:t>
      </w:r>
      <w:r>
        <w:t xml:space="preserve"> т</w:t>
      </w:r>
      <w:r w:rsidR="00B27C69">
        <w:t>ребований к участникам закупки</w:t>
      </w:r>
      <w:bookmarkEnd w:id="7"/>
    </w:p>
    <w:tbl>
      <w:tblPr>
        <w:tblStyle w:val="affffb"/>
        <w:tblW w:w="9356" w:type="dxa"/>
        <w:tblLayout w:type="fixed"/>
        <w:tblLook w:val="04A0" w:firstRow="1" w:lastRow="0" w:firstColumn="1" w:lastColumn="0" w:noHBand="0" w:noVBand="1"/>
      </w:tblPr>
      <w:tblGrid>
        <w:gridCol w:w="405"/>
        <w:gridCol w:w="3706"/>
        <w:gridCol w:w="5245"/>
      </w:tblGrid>
      <w:tr w:rsidR="0047532E" w14:paraId="48DEBC12" w14:textId="77777777" w:rsidTr="00E673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6E3F918" w14:textId="77777777" w:rsidR="0047532E" w:rsidRPr="0047532E" w:rsidRDefault="0047532E" w:rsidP="004F0C97">
            <w:pPr>
              <w:suppressAutoHyphens/>
            </w:pPr>
            <w:r w:rsidRPr="0047532E">
              <w:t>№</w:t>
            </w:r>
          </w:p>
        </w:tc>
        <w:tc>
          <w:tcPr>
            <w:tcW w:w="3706" w:type="dxa"/>
            <w:vAlign w:val="center"/>
          </w:tcPr>
          <w:p w14:paraId="42D7C34B"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14:paraId="6A6BE936"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50D1BA84" w14:textId="77777777" w:rsidTr="00E6737E">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3E1D742" w14:textId="77777777" w:rsidR="0078597D" w:rsidRPr="0057727C" w:rsidRDefault="0078597D" w:rsidP="00E6737E">
            <w:pPr>
              <w:pStyle w:val="ac"/>
              <w:numPr>
                <w:ilvl w:val="0"/>
                <w:numId w:val="6"/>
              </w:numPr>
              <w:suppressAutoHyphens/>
              <w:jc w:val="both"/>
            </w:pPr>
          </w:p>
        </w:tc>
        <w:tc>
          <w:tcPr>
            <w:tcW w:w="3706" w:type="dxa"/>
            <w:vAlign w:val="center"/>
          </w:tcPr>
          <w:p w14:paraId="2A0BB4DA" w14:textId="77777777" w:rsidR="0078597D" w:rsidRPr="007A6892" w:rsidRDefault="0078597D" w:rsidP="00E6737E">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4701630DCD8442228F72C351A6D868EE"/>
              </w:placeholder>
              <w15:color w:val="FFFF00"/>
            </w:sdtPr>
            <w:sdtEndPr/>
            <w:sdtContent>
              <w:p w14:paraId="1E25D9AD" w14:textId="77777777" w:rsidR="00967A80"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7"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2D1C8A74" w14:textId="77777777" w:rsidR="00476CD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3AF85E5B" w14:textId="77777777" w:rsidR="00DF3CC5" w:rsidRPr="00D73D97" w:rsidRDefault="00476CD1"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65489735" w14:textId="77777777" w:rsidR="00C5120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2CDDB767" w14:textId="6B41FB4A" w:rsidR="006A2440" w:rsidRDefault="00C51201" w:rsidP="00E6737E">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1876C1">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11EF4" w14:paraId="7D1EB89C" w14:textId="77777777" w:rsidTr="00E6737E">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8ED3A77" w14:textId="77777777" w:rsidR="00111EF4" w:rsidRPr="0057727C" w:rsidRDefault="00111EF4" w:rsidP="00111EF4">
            <w:pPr>
              <w:pStyle w:val="ac"/>
              <w:numPr>
                <w:ilvl w:val="0"/>
                <w:numId w:val="6"/>
              </w:numPr>
              <w:suppressAutoHyphens/>
              <w:jc w:val="both"/>
            </w:pPr>
          </w:p>
        </w:tc>
        <w:tc>
          <w:tcPr>
            <w:tcW w:w="3706" w:type="dxa"/>
            <w:vAlign w:val="center"/>
          </w:tcPr>
          <w:p w14:paraId="5FE898E8"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80588F607D1A477BB78F9B0E84981E18"/>
            </w:placeholder>
            <w15:color w:val="FFFF00"/>
          </w:sdtPr>
          <w:sdtEndPr/>
          <w:sdtContent>
            <w:tc>
              <w:tcPr>
                <w:tcW w:w="5245" w:type="dxa"/>
                <w:vAlign w:val="center"/>
              </w:tcPr>
              <w:p w14:paraId="793EE687"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14:paraId="0AE6EA50"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E9D2459" w14:textId="77777777" w:rsidR="0047532E" w:rsidRPr="0057727C" w:rsidRDefault="0047532E" w:rsidP="00E6737E">
            <w:pPr>
              <w:pStyle w:val="ac"/>
              <w:numPr>
                <w:ilvl w:val="0"/>
                <w:numId w:val="6"/>
              </w:numPr>
              <w:suppressAutoHyphens/>
              <w:jc w:val="both"/>
            </w:pPr>
          </w:p>
        </w:tc>
        <w:tc>
          <w:tcPr>
            <w:tcW w:w="3706" w:type="dxa"/>
            <w:vAlign w:val="center"/>
          </w:tcPr>
          <w:p w14:paraId="0D881E8F" w14:textId="77777777" w:rsidR="0047532E" w:rsidRPr="0047532E" w:rsidRDefault="00196D4B" w:rsidP="00E6737E">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2320AECA2B95483490B5ED84D2458341"/>
            </w:placeholder>
            <w15:color w:val="FFFF00"/>
          </w:sdtPr>
          <w:sdtEndPr/>
          <w:sdtContent>
            <w:sdt>
              <w:sdtPr>
                <w:id w:val="-1825498209"/>
                <w:placeholder>
                  <w:docPart w:val="B3559B3856224BBDAFFEC07C360F46A5"/>
                </w:placeholder>
                <w15:color w:val="FFFF00"/>
              </w:sdtPr>
              <w:sdtEndPr/>
              <w:sdtContent>
                <w:sdt>
                  <w:sdtPr>
                    <w:id w:val="-588309584"/>
                    <w:placeholder>
                      <w:docPart w:val="1F69F623C0584B15B37E9D6C145EA9DF"/>
                    </w:placeholder>
                    <w15:color w:val="FFFF00"/>
                  </w:sdtPr>
                  <w:sdtEndPr/>
                  <w:sdtContent>
                    <w:tc>
                      <w:tcPr>
                        <w:tcW w:w="5245" w:type="dxa"/>
                        <w:vAlign w:val="center"/>
                      </w:tcPr>
                      <w:p w14:paraId="3A091E94" w14:textId="77777777" w:rsidR="0047532E" w:rsidRPr="0047532E" w:rsidRDefault="008E7EB1"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55B0A301"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B7AAAB" w14:textId="77777777" w:rsidR="007A6892" w:rsidRPr="0057727C" w:rsidRDefault="007A6892" w:rsidP="00E6737E">
            <w:pPr>
              <w:pStyle w:val="ac"/>
              <w:numPr>
                <w:ilvl w:val="0"/>
                <w:numId w:val="6"/>
              </w:numPr>
              <w:suppressAutoHyphens/>
              <w:jc w:val="both"/>
            </w:pPr>
          </w:p>
        </w:tc>
        <w:tc>
          <w:tcPr>
            <w:tcW w:w="3706" w:type="dxa"/>
            <w:vAlign w:val="center"/>
          </w:tcPr>
          <w:p w14:paraId="3C1B5762" w14:textId="77777777" w:rsidR="007A6892" w:rsidRPr="007A6892" w:rsidRDefault="00EB7330" w:rsidP="00E6737E">
            <w:pPr>
              <w:suppressAutoHyphens/>
              <w:jc w:val="both"/>
              <w:cnfStyle w:val="000000010000" w:firstRow="0" w:lastRow="0" w:firstColumn="0" w:lastColumn="0" w:oddVBand="0" w:evenVBand="0" w:oddHBand="0" w:evenHBand="1" w:firstRowFirstColumn="0" w:firstRowLastColumn="0" w:lastRowFirstColumn="0" w:lastRowLastColumn="0"/>
            </w:pPr>
            <w:r w:rsidRPr="00EB7330">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27E671BDCB58428B8D1FE62419818B75"/>
            </w:placeholder>
            <w15:color w:val="FFFF00"/>
          </w:sdtPr>
          <w:sdtEndPr/>
          <w:sdtContent>
            <w:sdt>
              <w:sdtPr>
                <w:id w:val="1734434407"/>
                <w:placeholder>
                  <w:docPart w:val="83198E55DD3C4CF88670F7B14EBC8542"/>
                </w:placeholder>
                <w15:color w:val="FFFF00"/>
              </w:sdtPr>
              <w:sdtEndPr/>
              <w:sdtContent>
                <w:sdt>
                  <w:sdtPr>
                    <w:id w:val="128986883"/>
                    <w:placeholder>
                      <w:docPart w:val="32DC43DC2A19456DBE06E7DADF574E27"/>
                    </w:placeholder>
                    <w15:color w:val="FFFF00"/>
                  </w:sdtPr>
                  <w:sdtEndPr/>
                  <w:sdtContent>
                    <w:tc>
                      <w:tcPr>
                        <w:tcW w:w="5245" w:type="dxa"/>
                        <w:vAlign w:val="center"/>
                      </w:tcPr>
                      <w:p w14:paraId="7FF42EB4" w14:textId="77777777" w:rsidR="007A6892"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EB7330" w14:paraId="54FE8BBE"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46A41B0" w14:textId="77777777" w:rsidR="00EB7330" w:rsidRPr="0057727C" w:rsidRDefault="00EB7330" w:rsidP="00E6737E">
            <w:pPr>
              <w:pStyle w:val="ac"/>
              <w:numPr>
                <w:ilvl w:val="0"/>
                <w:numId w:val="6"/>
              </w:numPr>
              <w:suppressAutoHyphens/>
              <w:jc w:val="both"/>
            </w:pPr>
          </w:p>
        </w:tc>
        <w:tc>
          <w:tcPr>
            <w:tcW w:w="3706" w:type="dxa"/>
            <w:vAlign w:val="center"/>
          </w:tcPr>
          <w:p w14:paraId="2B670575" w14:textId="77777777" w:rsidR="00EB7330" w:rsidRPr="007A6892"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rsidRPr="00EB7330">
              <w:t>Отсутствие у участника закупки ограничений для участия в закупках, установленных законодательством Российской Федерации</w:t>
            </w:r>
          </w:p>
        </w:tc>
        <w:sdt>
          <w:sdtPr>
            <w:id w:val="877824683"/>
            <w:placeholder>
              <w:docPart w:val="CE231B89AC8C4C24AB9E263B534FFDBB"/>
            </w:placeholder>
            <w15:color w:val="FFFF00"/>
          </w:sdtPr>
          <w:sdtEndPr/>
          <w:sdtContent>
            <w:tc>
              <w:tcPr>
                <w:tcW w:w="5245" w:type="dxa"/>
                <w:vAlign w:val="center"/>
              </w:tcPr>
              <w:p w14:paraId="2A49318C" w14:textId="77777777" w:rsidR="00EB7330"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14:paraId="390ED7CB"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43E797" w14:textId="77777777" w:rsidR="007228C6" w:rsidRPr="0057727C" w:rsidRDefault="007228C6" w:rsidP="00E6737E">
            <w:pPr>
              <w:pStyle w:val="ac"/>
              <w:numPr>
                <w:ilvl w:val="0"/>
                <w:numId w:val="6"/>
              </w:numPr>
              <w:suppressAutoHyphens/>
              <w:jc w:val="both"/>
            </w:pPr>
          </w:p>
        </w:tc>
        <w:tc>
          <w:tcPr>
            <w:tcW w:w="3706" w:type="dxa"/>
            <w:vAlign w:val="center"/>
          </w:tcPr>
          <w:p w14:paraId="7C187773" w14:textId="77777777" w:rsidR="007228C6" w:rsidRPr="007A6892"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5631A0AB245B40DA80BD834B54B2CDF1"/>
            </w:placeholder>
            <w15:color w:val="FFFF00"/>
          </w:sdtPr>
          <w:sdtEndPr/>
          <w:sdtContent>
            <w:sdt>
              <w:sdtPr>
                <w:id w:val="-1227372339"/>
                <w:placeholder>
                  <w:docPart w:val="9171A0A636C3454991BCD03104C09D88"/>
                </w:placeholder>
                <w15:color w:val="FFFF00"/>
              </w:sdtPr>
              <w:sdtEndPr/>
              <w:sdtContent>
                <w:sdt>
                  <w:sdtPr>
                    <w:id w:val="-85692800"/>
                    <w:placeholder>
                      <w:docPart w:val="7636B42793014A5DA14284924D76803C"/>
                    </w:placeholder>
                    <w15:color w:val="FFFF00"/>
                  </w:sdtPr>
                  <w:sdtEndPr/>
                  <w:sdtContent>
                    <w:tc>
                      <w:tcPr>
                        <w:tcW w:w="5245" w:type="dxa"/>
                        <w:vAlign w:val="center"/>
                      </w:tcPr>
                      <w:p w14:paraId="51AB70AF" w14:textId="77777777" w:rsidR="007228C6"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4326529B"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9796802" w14:textId="77777777" w:rsidR="007228C6" w:rsidRPr="0057727C" w:rsidRDefault="007228C6" w:rsidP="00E6737E">
            <w:pPr>
              <w:pStyle w:val="ac"/>
              <w:numPr>
                <w:ilvl w:val="0"/>
                <w:numId w:val="6"/>
              </w:numPr>
              <w:suppressAutoHyphens/>
              <w:jc w:val="both"/>
            </w:pPr>
          </w:p>
        </w:tc>
        <w:tc>
          <w:tcPr>
            <w:tcW w:w="3706" w:type="dxa"/>
            <w:vAlign w:val="center"/>
          </w:tcPr>
          <w:p w14:paraId="1197BF5D" w14:textId="77777777" w:rsidR="007228C6" w:rsidRPr="007A6892"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B10D35807B8D43F1B2125B3EEE9A0EE4"/>
            </w:placeholder>
            <w15:color w:val="FFFF00"/>
          </w:sdtPr>
          <w:sdtEndPr/>
          <w:sdtContent>
            <w:sdt>
              <w:sdtPr>
                <w:id w:val="2013024472"/>
                <w:placeholder>
                  <w:docPart w:val="BF8A5213059B4A4F9FAAE534DDE1894A"/>
                </w:placeholder>
                <w15:color w:val="FFFF00"/>
              </w:sdtPr>
              <w:sdtEndPr/>
              <w:sdtContent>
                <w:sdt>
                  <w:sdtPr>
                    <w:id w:val="-1950388802"/>
                    <w:placeholder>
                      <w:docPart w:val="D372A3050803477AB6C4F255946CBF64"/>
                    </w:placeholder>
                    <w15:color w:val="FFFF00"/>
                  </w:sdtPr>
                  <w:sdtEndPr/>
                  <w:sdtContent>
                    <w:tc>
                      <w:tcPr>
                        <w:tcW w:w="5245" w:type="dxa"/>
                        <w:vAlign w:val="center"/>
                      </w:tcPr>
                      <w:p w14:paraId="059513D4" w14:textId="77777777" w:rsidR="007228C6"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76F1FC3D"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03BCCB1" w14:textId="77777777" w:rsidR="003A14B5" w:rsidRPr="0057727C" w:rsidRDefault="003A14B5" w:rsidP="00E6737E">
            <w:pPr>
              <w:pStyle w:val="ac"/>
              <w:numPr>
                <w:ilvl w:val="0"/>
                <w:numId w:val="6"/>
              </w:numPr>
              <w:suppressAutoHyphens/>
              <w:jc w:val="both"/>
            </w:pPr>
          </w:p>
        </w:tc>
        <w:tc>
          <w:tcPr>
            <w:tcW w:w="3706" w:type="dxa"/>
            <w:vAlign w:val="center"/>
          </w:tcPr>
          <w:p w14:paraId="0128679D" w14:textId="77777777" w:rsidR="003A14B5" w:rsidRPr="007A6892" w:rsidRDefault="003A14B5"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542987599554D46BE278571AC074572"/>
            </w:placeholder>
            <w15:color w:val="FFFF00"/>
          </w:sdtPr>
          <w:sdtEndPr/>
          <w:sdtContent>
            <w:tc>
              <w:tcPr>
                <w:tcW w:w="5245" w:type="dxa"/>
                <w:vAlign w:val="center"/>
              </w:tcPr>
              <w:p w14:paraId="061BA630" w14:textId="77777777" w:rsidR="003A14B5" w:rsidRDefault="00613845" w:rsidP="00E6737E">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14:paraId="6DC34319" w14:textId="77777777" w:rsidR="003A14B5" w:rsidRPr="0047532E" w:rsidRDefault="00613845" w:rsidP="00F608E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B516FF">
                  <w:t xml:space="preserve"> по форме </w:t>
                </w:r>
                <w:r w:rsidR="00F608EF" w:rsidRPr="00F608EF">
                  <w:t xml:space="preserve">КНД 1160080 или </w:t>
                </w:r>
                <w:r w:rsidR="00B516FF">
                  <w:t>КНД 1160082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14:paraId="301FBC10"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C66AF2A" w14:textId="77777777" w:rsidR="00773FF0" w:rsidRPr="0057727C" w:rsidRDefault="00773FF0" w:rsidP="00E6737E">
            <w:pPr>
              <w:pStyle w:val="ac"/>
              <w:numPr>
                <w:ilvl w:val="0"/>
                <w:numId w:val="6"/>
              </w:numPr>
              <w:suppressAutoHyphens/>
              <w:jc w:val="both"/>
            </w:pPr>
          </w:p>
        </w:tc>
        <w:tc>
          <w:tcPr>
            <w:tcW w:w="3706" w:type="dxa"/>
            <w:vAlign w:val="center"/>
          </w:tcPr>
          <w:p w14:paraId="4A5AB39A" w14:textId="77777777" w:rsidR="00773FF0" w:rsidRPr="007A6892"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4701630DCD8442228F72C351A6D868EE"/>
              </w:placeholder>
              <w15:color w:val="FFFF00"/>
            </w:sdtPr>
            <w:sdtEndPr/>
            <w:sdtContent>
              <w:p w14:paraId="14A8F084" w14:textId="77777777" w:rsidR="00773FF0"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502E8E" w14:paraId="5C63496B" w14:textId="77777777" w:rsidTr="00904C11">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C7E8FEC" w14:textId="77777777" w:rsidR="00502E8E" w:rsidRPr="0057727C" w:rsidRDefault="00502E8E" w:rsidP="00502E8E">
            <w:pPr>
              <w:pStyle w:val="ac"/>
              <w:numPr>
                <w:ilvl w:val="0"/>
                <w:numId w:val="6"/>
              </w:numPr>
              <w:suppressAutoHyphens/>
              <w:jc w:val="both"/>
            </w:pPr>
          </w:p>
        </w:tc>
        <w:tc>
          <w:tcPr>
            <w:tcW w:w="3706" w:type="dxa"/>
            <w:vAlign w:val="center"/>
          </w:tcPr>
          <w:p w14:paraId="2E642FF8" w14:textId="77777777" w:rsidR="00502E8E" w:rsidRPr="00502E8E" w:rsidRDefault="00502E8E" w:rsidP="00904C11">
            <w:pPr>
              <w:suppressAutoHyphens/>
              <w:jc w:val="both"/>
              <w:cnfStyle w:val="000000010000" w:firstRow="0" w:lastRow="0" w:firstColumn="0" w:lastColumn="0" w:oddVBand="0" w:evenVBand="0" w:oddHBand="0" w:evenHBand="1" w:firstRowFirstColumn="0" w:firstRowLastColumn="0" w:lastRowFirstColumn="0" w:lastRowLastColumn="0"/>
            </w:pPr>
            <w:r w:rsidRPr="00502E8E">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5245" w:type="dxa"/>
            <w:vAlign w:val="center"/>
          </w:tcPr>
          <w:p w14:paraId="549111C3" w14:textId="77777777" w:rsidR="00502E8E" w:rsidRDefault="00676055" w:rsidP="00904C11">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"Административные_наказания" </w:instrText>
            </w:r>
            <w:r>
              <w:fldChar w:fldCharType="separate"/>
            </w:r>
            <w:r w:rsidR="00732437">
              <w:rPr>
                <w:noProof/>
              </w:rPr>
              <w:t>«Административные_наказания»</w:t>
            </w:r>
            <w:r>
              <w:rPr>
                <w:noProof/>
              </w:rPr>
              <w:fldChar w:fldCharType="end"/>
            </w:r>
          </w:p>
        </w:tc>
      </w:tr>
      <w:tr w:rsidR="00502E8E" w14:paraId="0233AB02" w14:textId="77777777" w:rsidTr="00904C1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8047711" w14:textId="77777777" w:rsidR="00502E8E" w:rsidRPr="0057727C" w:rsidRDefault="00502E8E" w:rsidP="00502E8E">
            <w:pPr>
              <w:pStyle w:val="ac"/>
              <w:numPr>
                <w:ilvl w:val="0"/>
                <w:numId w:val="6"/>
              </w:numPr>
              <w:suppressAutoHyphens/>
              <w:jc w:val="both"/>
            </w:pPr>
          </w:p>
        </w:tc>
        <w:tc>
          <w:tcPr>
            <w:tcW w:w="3706" w:type="dxa"/>
            <w:vAlign w:val="center"/>
          </w:tcPr>
          <w:p w14:paraId="0E58C848"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у участника закупки претензий Заказчика, признанных им или в рамках искового производства.</w:t>
            </w:r>
          </w:p>
          <w:p w14:paraId="7F08245B"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5245" w:type="dxa"/>
            <w:vAlign w:val="center"/>
          </w:tcPr>
          <w:p w14:paraId="7667ABB8" w14:textId="77777777" w:rsidR="00502E8E" w:rsidRDefault="00676055" w:rsidP="00904C11">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"Отсутствие_претензи</w:instrText>
            </w:r>
            <w:r>
              <w:instrText xml:space="preserve">й" </w:instrText>
            </w:r>
            <w:r>
              <w:fldChar w:fldCharType="separate"/>
            </w:r>
            <w:r w:rsidR="00732437">
              <w:rPr>
                <w:noProof/>
              </w:rPr>
              <w:t>«Отсутствие_претензий»</w:t>
            </w:r>
            <w:r>
              <w:rPr>
                <w:noProof/>
              </w:rPr>
              <w:fldChar w:fldCharType="end"/>
            </w:r>
          </w:p>
        </w:tc>
      </w:tr>
      <w:tr w:rsidR="00BE0483" w14:paraId="385B324F"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3341444" w14:textId="77777777" w:rsidR="00BE0483" w:rsidRPr="0057727C" w:rsidRDefault="00BE0483" w:rsidP="00E6737E">
            <w:pPr>
              <w:pStyle w:val="ac"/>
              <w:numPr>
                <w:ilvl w:val="0"/>
                <w:numId w:val="6"/>
              </w:numPr>
              <w:suppressAutoHyphens/>
              <w:jc w:val="both"/>
            </w:pPr>
          </w:p>
        </w:tc>
        <w:tc>
          <w:tcPr>
            <w:tcW w:w="3706" w:type="dxa"/>
            <w:vAlign w:val="center"/>
          </w:tcPr>
          <w:p w14:paraId="4FFA3272" w14:textId="77777777" w:rsidR="00BE0483" w:rsidRPr="00773FF0" w:rsidRDefault="00BE0483" w:rsidP="00E6737E">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4701630DCD8442228F72C351A6D868EE"/>
              </w:placeholder>
              <w15:color w:val="FFFF00"/>
            </w:sdtPr>
            <w:sdtEndPr/>
            <w:sdtContent>
              <w:p w14:paraId="4C6E23AB" w14:textId="419B07EF" w:rsidR="00BE0483" w:rsidRPr="00773FF0" w:rsidRDefault="00F677D1" w:rsidP="00E6737E">
                <w:pPr>
                  <w:suppressAutoHyphens/>
                  <w:jc w:val="both"/>
                  <w:cnfStyle w:val="000000010000" w:firstRow="0" w:lastRow="0" w:firstColumn="0" w:lastColumn="0" w:oddVBand="0" w:evenVBand="0" w:oddHBand="0" w:evenHBand="1" w:firstRowFirstColumn="0" w:firstRowLastColumn="0" w:lastRowFirstColumn="0" w:lastRowLastColumn="0"/>
                </w:pPr>
                <w:r>
                  <w:t>Не требуется</w:t>
                </w:r>
              </w:p>
            </w:sdtContent>
          </w:sdt>
        </w:tc>
      </w:tr>
      <w:tr w:rsidR="0012574A" w14:paraId="74896653"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DA5DCB7" w14:textId="77777777" w:rsidR="0012574A" w:rsidRPr="0057727C" w:rsidRDefault="0012574A" w:rsidP="00E6737E">
            <w:pPr>
              <w:pStyle w:val="ac"/>
              <w:numPr>
                <w:ilvl w:val="0"/>
                <w:numId w:val="6"/>
              </w:numPr>
              <w:suppressAutoHyphens/>
              <w:jc w:val="both"/>
            </w:pPr>
          </w:p>
        </w:tc>
        <w:tc>
          <w:tcPr>
            <w:tcW w:w="3706" w:type="dxa"/>
            <w:vAlign w:val="center"/>
          </w:tcPr>
          <w:p w14:paraId="7F110E0D" w14:textId="77777777" w:rsidR="0012574A" w:rsidRPr="00BE0483" w:rsidRDefault="0012574A" w:rsidP="00E6737E">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4701630DCD8442228F72C351A6D868EE"/>
              </w:placeholder>
              <w15:color w:val="FFFF00"/>
            </w:sdtPr>
            <w:sdtEndPr/>
            <w:sdtContent>
              <w:p w14:paraId="4C55040E" w14:textId="350D51B5" w:rsidR="0012574A" w:rsidRPr="008A5D69" w:rsidRDefault="00DB59F1" w:rsidP="00F330F3">
                <w:pPr>
                  <w:jc w:val="both"/>
                  <w:cnfStyle w:val="000000100000" w:firstRow="0" w:lastRow="0" w:firstColumn="0" w:lastColumn="0" w:oddVBand="0" w:evenVBand="0" w:oddHBand="1" w:evenHBand="0"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w:t>
                </w:r>
                <w:r w:rsidR="00676055">
                  <w:fldChar w:fldCharType="begin"/>
                </w:r>
                <w:r w:rsidR="00676055">
                  <w:instrText xml:space="preserve"> MERGEFIELD Минимальное_колво_рассматриваемых_догов </w:instrText>
                </w:r>
                <w:r w:rsidR="00676055">
                  <w:fldChar w:fldCharType="separate"/>
                </w:r>
                <w:r w:rsidR="00732437">
                  <w:rPr>
                    <w:noProof/>
                  </w:rPr>
                  <w:t>«</w:t>
                </w:r>
                <w:r w:rsidR="00D33C00">
                  <w:rPr>
                    <w:noProof/>
                  </w:rPr>
                  <w:t>2</w:t>
                </w:r>
                <w:r w:rsidR="00732437">
                  <w:rPr>
                    <w:noProof/>
                  </w:rPr>
                  <w:t>»</w:t>
                </w:r>
                <w:r w:rsidR="00676055">
                  <w:rPr>
                    <w:noProof/>
                  </w:rPr>
                  <w:fldChar w:fldCharType="end"/>
                </w:r>
                <w:r w:rsidR="00F330F3">
                  <w:t xml:space="preserve"> </w:t>
                </w:r>
                <w:r w:rsidR="003C6F93" w:rsidRPr="003C6F93">
                  <w:t>договор</w:t>
                </w:r>
                <w:r w:rsidR="00947290">
                  <w:t xml:space="preserve"> (-а/-ов)</w:t>
                </w:r>
                <w:r w:rsidR="003C6F93" w:rsidRPr="003C6F93">
                  <w:t xml:space="preserve">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1876C1">
                  <w:rPr>
                    <w:rStyle w:val="affff"/>
                  </w:rPr>
                  <w:t>7.7.1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1129CD" w14:paraId="4090CA04"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62764CE" w14:textId="77777777" w:rsidR="001129CD" w:rsidRPr="004A0D6C" w:rsidRDefault="001129CD" w:rsidP="001129CD">
            <w:pPr>
              <w:pStyle w:val="ac"/>
              <w:numPr>
                <w:ilvl w:val="0"/>
                <w:numId w:val="6"/>
              </w:numPr>
              <w:suppressAutoHyphens/>
              <w:jc w:val="both"/>
            </w:pPr>
          </w:p>
        </w:tc>
        <w:tc>
          <w:tcPr>
            <w:tcW w:w="3706" w:type="dxa"/>
            <w:vAlign w:val="center"/>
          </w:tcPr>
          <w:p w14:paraId="405306FB" w14:textId="77777777" w:rsidR="001129CD" w:rsidRPr="004A0D6C" w:rsidRDefault="001129CD" w:rsidP="001129CD">
            <w:pPr>
              <w:suppressAutoHyphens/>
              <w:jc w:val="both"/>
              <w:cnfStyle w:val="000000010000" w:firstRow="0" w:lastRow="0" w:firstColumn="0" w:lastColumn="0" w:oddVBand="0" w:evenVBand="0" w:oddHBand="0" w:evenHBand="1" w:firstRowFirstColumn="0" w:firstRowLastColumn="0" w:lastRowFirstColumn="0" w:lastRowLastColumn="0"/>
            </w:pPr>
            <w:r w:rsidRPr="00F25F60">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p w14:paraId="4C3FA459" w14:textId="49B296CD" w:rsidR="001129CD" w:rsidRDefault="00676055" w:rsidP="001129CD">
            <w:pPr>
              <w:suppressAutoHyphens/>
              <w:jc w:val="both"/>
              <w:cnfStyle w:val="000000010000" w:firstRow="0" w:lastRow="0" w:firstColumn="0" w:lastColumn="0" w:oddVBand="0" w:evenVBand="0" w:oddHBand="0" w:evenHBand="1" w:firstRowFirstColumn="0" w:firstRowLastColumn="0" w:lastRowFirstColumn="0" w:lastRowLastColumn="0"/>
            </w:pPr>
            <w:sdt>
              <w:sdtPr>
                <w:id w:val="964774210"/>
                <w:placeholder>
                  <w:docPart w:val="CABA393F9C954DD99F26C99B78765AE1"/>
                </w:placeholder>
                <w15:color w:val="FFFF00"/>
              </w:sdtPr>
              <w:sdtEndPr/>
              <w:sdtContent>
                <w:r w:rsidR="001129CD">
                  <w:rPr>
                    <w:noProof/>
                  </w:rPr>
                  <w:fldChar w:fldCharType="begin"/>
                </w:r>
                <w:r w:rsidR="001129CD">
                  <w:rPr>
                    <w:noProof/>
                  </w:rPr>
                  <w:instrText xml:space="preserve"> MERGEFIELD "Документ_кадровых_ресурсов" </w:instrText>
                </w:r>
                <w:r w:rsidR="001129CD">
                  <w:rPr>
                    <w:noProof/>
                  </w:rPr>
                  <w:fldChar w:fldCharType="separate"/>
                </w:r>
                <w:r w:rsidR="00EA17AA">
                  <w:rPr>
                    <w:noProof/>
                  </w:rPr>
                  <w:t>не требуется</w:t>
                </w:r>
                <w:r w:rsidR="001129CD">
                  <w:rPr>
                    <w:noProof/>
                  </w:rPr>
                  <w:fldChar w:fldCharType="end"/>
                </w:r>
              </w:sdtContent>
            </w:sdt>
          </w:p>
        </w:tc>
      </w:tr>
      <w:tr w:rsidR="001129CD" w14:paraId="55F3C966"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A2D392" w14:textId="77777777" w:rsidR="001129CD" w:rsidRPr="004A0D6C" w:rsidRDefault="001129CD" w:rsidP="001129CD">
            <w:pPr>
              <w:pStyle w:val="ac"/>
              <w:numPr>
                <w:ilvl w:val="0"/>
                <w:numId w:val="6"/>
              </w:numPr>
              <w:suppressAutoHyphens/>
              <w:jc w:val="both"/>
            </w:pPr>
          </w:p>
        </w:tc>
        <w:tc>
          <w:tcPr>
            <w:tcW w:w="3706" w:type="dxa"/>
            <w:vAlign w:val="center"/>
          </w:tcPr>
          <w:p w14:paraId="3A9B52E5" w14:textId="77777777" w:rsidR="001129CD" w:rsidRPr="001129CD" w:rsidRDefault="001129CD" w:rsidP="001129CD">
            <w:pPr>
              <w:suppressAutoHyphens/>
              <w:jc w:val="both"/>
              <w:cnfStyle w:val="000000100000" w:firstRow="0" w:lastRow="0" w:firstColumn="0" w:lastColumn="0" w:oddVBand="0" w:evenVBand="0" w:oddHBand="1" w:evenHBand="0" w:firstRowFirstColumn="0" w:firstRowLastColumn="0" w:lastRowFirstColumn="0" w:lastRowLastColumn="0"/>
            </w:pPr>
            <w:r w:rsidRPr="00F25F60">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245" w:type="dxa"/>
            <w:vAlign w:val="center"/>
          </w:tcPr>
          <w:p w14:paraId="73C7E046" w14:textId="0B77DFA8" w:rsidR="001129CD" w:rsidRDefault="0036675B" w:rsidP="001129CD">
            <w:pPr>
              <w:suppressAutoHyphens/>
              <w:jc w:val="both"/>
              <w:cnfStyle w:val="000000100000" w:firstRow="0" w:lastRow="0" w:firstColumn="0" w:lastColumn="0" w:oddVBand="0" w:evenVBand="0" w:oddHBand="1" w:evenHBand="0" w:firstRowFirstColumn="0" w:firstRowLastColumn="0" w:lastRowFirstColumn="0" w:lastRowLastColumn="0"/>
            </w:pPr>
            <w:fldSimple w:instr=" MERGEFIELD &quot;Требование_о_наличии_производственных_ре&quot; ">
              <w:r w:rsidR="00EA17AA">
                <w:rPr>
                  <w:noProof/>
                </w:rPr>
                <w:t>не требуется</w:t>
              </w:r>
            </w:fldSimple>
          </w:p>
        </w:tc>
      </w:tr>
      <w:tr w:rsidR="007455FB" w14:paraId="77C5629C"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4824485" w14:textId="77777777" w:rsidR="007455FB" w:rsidRPr="0057727C" w:rsidRDefault="007455FB" w:rsidP="007455FB">
            <w:pPr>
              <w:pStyle w:val="ac"/>
              <w:numPr>
                <w:ilvl w:val="0"/>
                <w:numId w:val="6"/>
              </w:numPr>
              <w:suppressAutoHyphens/>
              <w:jc w:val="both"/>
            </w:pPr>
          </w:p>
        </w:tc>
        <w:tc>
          <w:tcPr>
            <w:tcW w:w="3706" w:type="dxa"/>
            <w:vAlign w:val="center"/>
          </w:tcPr>
          <w:p w14:paraId="148B5C77" w14:textId="77777777" w:rsidR="007455FB" w:rsidRDefault="007455FB" w:rsidP="007455FB">
            <w:pPr>
              <w:pStyle w:val="afffff"/>
              <w:jc w:val="both"/>
              <w:cnfStyle w:val="000000010000" w:firstRow="0" w:lastRow="0" w:firstColumn="0" w:lastColumn="0" w:oddVBand="0" w:evenVBand="0" w:oddHBand="0" w:evenHBand="1" w:firstRowFirstColumn="0" w:firstRowLastColumn="0" w:lastRowFirstColumn="0" w:lastRowLastColumn="0"/>
              <w:rPr>
                <w:noProof/>
              </w:rPr>
            </w:pPr>
            <w:r>
              <w:rPr>
                <w:noProof/>
              </w:rPr>
              <w:t>Членство в саморегулируемой организации:</w:t>
            </w:r>
          </w:p>
          <w:p w14:paraId="4166F2E8" w14:textId="77777777" w:rsidR="007455FB" w:rsidRPr="00F25F60" w:rsidRDefault="00676055" w:rsidP="007455FB">
            <w:pPr>
              <w:suppressAutoHyphens/>
              <w:jc w:val="both"/>
              <w:cnfStyle w:val="000000010000" w:firstRow="0" w:lastRow="0" w:firstColumn="0" w:lastColumn="0" w:oddVBand="0" w:evenVBand="0" w:oddHBand="0" w:evenHBand="1" w:firstRowFirstColumn="0" w:firstRowLastColumn="0" w:lastRowFirstColumn="0" w:lastRowLastColumn="0"/>
            </w:pPr>
            <w:sdt>
              <w:sdtPr>
                <w:id w:val="-1252425604"/>
                <w:placeholder>
                  <w:docPart w:val="985208428440466A9B713AB5652EA8DD"/>
                </w:placeholder>
                <w15:color w:val="FFFF00"/>
              </w:sdtPr>
              <w:sdtEndPr/>
              <w:sdtContent>
                <w:r w:rsidR="007455FB">
                  <w:rPr>
                    <w:noProof/>
                  </w:rPr>
                  <w:fldChar w:fldCharType="begin"/>
                </w:r>
                <w:r w:rsidR="007455FB">
                  <w:rPr>
                    <w:noProof/>
                  </w:rPr>
                  <w:instrText xml:space="preserve"> MERGEFIELD "Документ_о_СРО" </w:instrText>
                </w:r>
                <w:r w:rsidR="007455FB">
                  <w:rPr>
                    <w:noProof/>
                  </w:rPr>
                  <w:fldChar w:fldCharType="separate"/>
                </w:r>
                <w:r w:rsidR="00732437">
                  <w:rPr>
                    <w:noProof/>
                  </w:rPr>
                  <w:t>«Документ_о_СРО»</w:t>
                </w:r>
                <w:r w:rsidR="007455FB">
                  <w:rPr>
                    <w:noProof/>
                  </w:rPr>
                  <w:fldChar w:fldCharType="end"/>
                </w:r>
                <w:r w:rsidR="007455FB">
                  <w:t xml:space="preserve"> </w:t>
                </w:r>
              </w:sdtContent>
            </w:sdt>
          </w:p>
        </w:tc>
        <w:sdt>
          <w:sdtPr>
            <w:id w:val="-632863458"/>
            <w:placeholder>
              <w:docPart w:val="CAD1C668B4944F5F97334D9482C5E3DC"/>
            </w:placeholder>
            <w15:color w:val="FFFF00"/>
          </w:sdtPr>
          <w:sdtEndPr/>
          <w:sdtContent>
            <w:tc>
              <w:tcPr>
                <w:tcW w:w="5245" w:type="dxa"/>
                <w:vAlign w:val="center"/>
              </w:tcPr>
              <w:p w14:paraId="25819888" w14:textId="59E1F12E" w:rsidR="007455FB" w:rsidRDefault="00676055" w:rsidP="007455FB">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Справка_СРО </w:instrText>
                </w:r>
                <w:r>
                  <w:fldChar w:fldCharType="separate"/>
                </w:r>
                <w:r w:rsidR="00EA17AA">
                  <w:rPr>
                    <w:noProof/>
                  </w:rPr>
                  <w:t>не требуется</w:t>
                </w:r>
                <w:r>
                  <w:rPr>
                    <w:noProof/>
                  </w:rPr>
                  <w:fldChar w:fldCharType="end"/>
                </w:r>
              </w:p>
            </w:tc>
          </w:sdtContent>
        </w:sdt>
      </w:tr>
    </w:tbl>
    <w:p w14:paraId="6A64E644"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14:paraId="4AEDE519" w14:textId="77777777" w:rsidTr="002567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3BE2B89D" w14:textId="77777777" w:rsidR="00B377D5" w:rsidRPr="0047532E" w:rsidRDefault="00B377D5" w:rsidP="00FA002A">
            <w:pPr>
              <w:suppressAutoHyphens/>
            </w:pPr>
            <w:r w:rsidRPr="0047532E">
              <w:t>№</w:t>
            </w:r>
          </w:p>
        </w:tc>
        <w:tc>
          <w:tcPr>
            <w:tcW w:w="3118" w:type="dxa"/>
            <w:vAlign w:val="center"/>
          </w:tcPr>
          <w:p w14:paraId="03D126D2"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09CAFA38"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14:paraId="374EB0E6"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37AD71C" w14:textId="77777777" w:rsidR="00DF23A4" w:rsidRPr="0057727C" w:rsidRDefault="00DF23A4" w:rsidP="00E6737E">
            <w:pPr>
              <w:pStyle w:val="ac"/>
              <w:numPr>
                <w:ilvl w:val="0"/>
                <w:numId w:val="6"/>
              </w:numPr>
              <w:suppressAutoHyphens/>
              <w:jc w:val="both"/>
            </w:pPr>
          </w:p>
        </w:tc>
        <w:tc>
          <w:tcPr>
            <w:tcW w:w="3118" w:type="dxa"/>
            <w:vAlign w:val="center"/>
          </w:tcPr>
          <w:p w14:paraId="3A9B1DA5" w14:textId="77777777" w:rsidR="00DF23A4" w:rsidRDefault="005B4BEF" w:rsidP="00E6737E">
            <w:pPr>
              <w:pStyle w:val="afffff"/>
              <w:jc w:val="both"/>
              <w:cnfStyle w:val="000000100000" w:firstRow="0" w:lastRow="0" w:firstColumn="0" w:lastColumn="0" w:oddVBand="0" w:evenVBand="0" w:oddHBand="1" w:evenHBand="0" w:firstRowFirstColumn="0" w:firstRowLastColumn="0" w:lastRowFirstColumn="0" w:lastRowLastColumn="0"/>
            </w:pPr>
            <w:r>
              <w:t>С</w:t>
            </w:r>
            <w:r w:rsidR="00DF23A4">
              <w:t>оответствие субподрядчиков требованиям</w:t>
            </w:r>
          </w:p>
        </w:tc>
        <w:tc>
          <w:tcPr>
            <w:tcW w:w="4932" w:type="dxa"/>
            <w:vAlign w:val="center"/>
          </w:tcPr>
          <w:p w14:paraId="6BCD1FED" w14:textId="77777777" w:rsidR="00DF23A4" w:rsidRDefault="00676055" w:rsidP="00E6737E">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732437">
              <w:rPr>
                <w:noProof/>
              </w:rPr>
              <w:t>«Возможность_привлечения_субподрядчиков»</w:t>
            </w:r>
            <w:r>
              <w:rPr>
                <w:noProof/>
              </w:rPr>
              <w:fldChar w:fldCharType="end"/>
            </w:r>
          </w:p>
        </w:tc>
      </w:tr>
      <w:tr w:rsidR="00DF23A4" w14:paraId="0419743C"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60E52D50" w14:textId="77777777" w:rsidR="00DF23A4" w:rsidRPr="0057727C" w:rsidRDefault="00DF23A4" w:rsidP="00E6737E">
            <w:pPr>
              <w:pStyle w:val="ac"/>
              <w:numPr>
                <w:ilvl w:val="0"/>
                <w:numId w:val="6"/>
              </w:numPr>
              <w:suppressAutoHyphens/>
              <w:jc w:val="both"/>
            </w:pPr>
          </w:p>
        </w:tc>
        <w:tc>
          <w:tcPr>
            <w:tcW w:w="3118" w:type="dxa"/>
            <w:vAlign w:val="center"/>
          </w:tcPr>
          <w:p w14:paraId="53083406" w14:textId="77777777" w:rsidR="00DF23A4" w:rsidRPr="007A6892" w:rsidRDefault="004A0D6C" w:rsidP="00E6737E">
            <w:pPr>
              <w:pStyle w:val="afffff"/>
              <w:jc w:val="both"/>
              <w:cnfStyle w:val="000000010000" w:firstRow="0" w:lastRow="0" w:firstColumn="0" w:lastColumn="0" w:oddVBand="0" w:evenVBand="0" w:oddHBand="0" w:evenHBand="1" w:firstRowFirstColumn="0" w:firstRowLastColumn="0" w:lastRowFirstColumn="0" w:lastRowLastColumn="0"/>
            </w:pPr>
            <w:r w:rsidRPr="004A0D6C">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239564702"/>
            <w:placeholder>
              <w:docPart w:val="C9FED5C8385049EDB7550D4271356D38"/>
            </w:placeholder>
            <w15:color w:val="FFFF00"/>
          </w:sdtPr>
          <w:sdtEndPr/>
          <w:sdtContent>
            <w:sdt>
              <w:sdtPr>
                <w:id w:val="327176005"/>
                <w:placeholder>
                  <w:docPart w:val="F47FCF43B64046ECBD6473D727DDE1BD"/>
                </w:placeholder>
                <w15:color w:val="FFFF00"/>
              </w:sdtPr>
              <w:sdtEndPr/>
              <w:sdtContent>
                <w:tc>
                  <w:tcPr>
                    <w:tcW w:w="4932" w:type="dxa"/>
                    <w:vAlign w:val="center"/>
                  </w:tcPr>
                  <w:p w14:paraId="7CC09B79" w14:textId="795B2C7A" w:rsidR="00DF23A4" w:rsidRPr="0047532E"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EA17AA">
                      <w:rPr>
                        <w:noProof/>
                      </w:rPr>
                      <w:t>не требуется</w:t>
                    </w:r>
                    <w:r>
                      <w:rPr>
                        <w:noProof/>
                      </w:rPr>
                      <w:fldChar w:fldCharType="end"/>
                    </w:r>
                  </w:p>
                </w:tc>
              </w:sdtContent>
            </w:sdt>
          </w:sdtContent>
        </w:sdt>
      </w:tr>
      <w:tr w:rsidR="004A0D6C" w14:paraId="5703AE4C"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F8CDE43" w14:textId="77777777" w:rsidR="004A0D6C" w:rsidRPr="0057727C" w:rsidRDefault="004A0D6C" w:rsidP="004A0D6C">
            <w:pPr>
              <w:pStyle w:val="ac"/>
              <w:numPr>
                <w:ilvl w:val="0"/>
                <w:numId w:val="6"/>
              </w:numPr>
              <w:suppressAutoHyphens/>
              <w:jc w:val="both"/>
            </w:pPr>
          </w:p>
        </w:tc>
        <w:tc>
          <w:tcPr>
            <w:tcW w:w="3118" w:type="dxa"/>
            <w:vAlign w:val="center"/>
          </w:tcPr>
          <w:p w14:paraId="3A37A095" w14:textId="77777777" w:rsidR="004A0D6C"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4A0D6C">
              <w:t>Статус партнера у участника по отношению к производителю (разработчику)</w:t>
            </w:r>
          </w:p>
        </w:tc>
        <w:tc>
          <w:tcPr>
            <w:tcW w:w="4932" w:type="dxa"/>
            <w:vAlign w:val="center"/>
          </w:tcPr>
          <w:p w14:paraId="031851B8" w14:textId="372B9434" w:rsidR="004A0D6C" w:rsidRDefault="00676055" w:rsidP="004A0D6C">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"Статус_партнера" </w:instrText>
            </w:r>
            <w:r>
              <w:fldChar w:fldCharType="separate"/>
            </w:r>
            <w:r w:rsidR="00EA17AA">
              <w:t>не требуется</w:t>
            </w:r>
            <w:r>
              <w:fldChar w:fldCharType="end"/>
            </w:r>
          </w:p>
        </w:tc>
      </w:tr>
      <w:tr w:rsidR="004A0D6C" w14:paraId="6D18515A"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43428B21" w14:textId="77777777" w:rsidR="004A0D6C" w:rsidRPr="0057727C" w:rsidRDefault="004A0D6C" w:rsidP="004A0D6C">
            <w:pPr>
              <w:pStyle w:val="ac"/>
              <w:numPr>
                <w:ilvl w:val="0"/>
                <w:numId w:val="6"/>
              </w:numPr>
              <w:suppressAutoHyphens/>
              <w:jc w:val="both"/>
            </w:pPr>
          </w:p>
        </w:tc>
        <w:tc>
          <w:tcPr>
            <w:tcW w:w="3118" w:type="dxa"/>
            <w:vAlign w:val="center"/>
          </w:tcPr>
          <w:sdt>
            <w:sdtPr>
              <w:id w:val="347765857"/>
              <w:placeholder>
                <w:docPart w:val="DA2DBAE33CF0459E8073634EA4C2A64B"/>
              </w:placeholder>
              <w15:color w:val="FFFF00"/>
            </w:sdtPr>
            <w:sdtEndPr>
              <w:rPr>
                <w:noProof/>
              </w:rPr>
            </w:sdtEndPr>
            <w:sdtContent>
              <w:p w14:paraId="6AE04295" w14:textId="77777777" w:rsidR="004A0D6C" w:rsidRDefault="004A0D6C" w:rsidP="004A0D6C">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A8D88506FB4B41019E3F8BE43AEE4F54"/>
            </w:placeholder>
            <w15:color w:val="FFFF00"/>
          </w:sdtPr>
          <w:sdtEndPr/>
          <w:sdtContent>
            <w:sdt>
              <w:sdtPr>
                <w:id w:val="1793399717"/>
                <w:placeholder>
                  <w:docPart w:val="379E80120D3D4151A9C467CA161AF060"/>
                </w:placeholder>
                <w15:color w:val="FFFF00"/>
              </w:sdtPr>
              <w:sdtEndPr/>
              <w:sdtContent>
                <w:tc>
                  <w:tcPr>
                    <w:tcW w:w="4932" w:type="dxa"/>
                    <w:vAlign w:val="center"/>
                  </w:tcPr>
                  <w:p w14:paraId="386746EA" w14:textId="20E04042" w:rsidR="004A0D6C" w:rsidRDefault="00676055" w:rsidP="004A0D6C">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EA17AA">
                      <w:t>не требуется</w:t>
                    </w:r>
                    <w:r>
                      <w:fldChar w:fldCharType="end"/>
                    </w:r>
                  </w:p>
                </w:tc>
              </w:sdtContent>
            </w:sdt>
          </w:sdtContent>
        </w:sdt>
      </w:tr>
      <w:tr w:rsidR="004A0D6C" w14:paraId="224CD9E4"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8F5DB6F" w14:textId="77777777" w:rsidR="004A0D6C" w:rsidRPr="0057727C" w:rsidRDefault="004A0D6C" w:rsidP="004A0D6C">
            <w:pPr>
              <w:pStyle w:val="ac"/>
              <w:numPr>
                <w:ilvl w:val="0"/>
                <w:numId w:val="6"/>
              </w:numPr>
              <w:suppressAutoHyphens/>
              <w:jc w:val="both"/>
            </w:pPr>
          </w:p>
        </w:tc>
        <w:tc>
          <w:tcPr>
            <w:tcW w:w="3118" w:type="dxa"/>
            <w:vAlign w:val="center"/>
          </w:tcPr>
          <w:p w14:paraId="6AF02755" w14:textId="77777777" w:rsidR="004A0D6C" w:rsidRPr="00E6737E"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DE7452">
              <w:rPr>
                <w:rFonts w:cstheme="minorHAnsi"/>
              </w:rPr>
              <w:t>Информация и документы об обеспечении исполнения обязательств связанных с участием в закупке, если соответствующее требование предусмотрено документацией о закупке:</w:t>
            </w:r>
          </w:p>
        </w:tc>
        <w:tc>
          <w:tcPr>
            <w:tcW w:w="4932" w:type="dxa"/>
            <w:vAlign w:val="center"/>
          </w:tcPr>
          <w:p w14:paraId="1A21EB4E" w14:textId="41130F1F" w:rsidR="004A0D6C" w:rsidRDefault="00676055" w:rsidP="004A0D6C">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Требуется_обеспечение_заявкидоговора </w:instrText>
            </w:r>
            <w:r>
              <w:fldChar w:fldCharType="separate"/>
            </w:r>
            <w:r w:rsidR="00F677D1">
              <w:t>не требуется</w:t>
            </w:r>
            <w:r>
              <w:fldChar w:fldCharType="end"/>
            </w:r>
          </w:p>
        </w:tc>
      </w:tr>
    </w:tbl>
    <w:p w14:paraId="794FCF66" w14:textId="77777777" w:rsidR="00D13D33" w:rsidRPr="00C736AB" w:rsidRDefault="00D13D33" w:rsidP="00D13D33">
      <w:pPr>
        <w:pStyle w:val="113"/>
        <w:spacing w:line="240" w:lineRule="auto"/>
        <w:jc w:val="both"/>
      </w:pPr>
      <w:r w:rsidRPr="00C736AB">
        <w:t>Требование по обеспечению заявки на участие в закупочной процедуре</w:t>
      </w:r>
    </w:p>
    <w:permStart w:id="396692417" w:edGrp="everyone" w:displacedByCustomXml="next"/>
    <w:sdt>
      <w:sdtPr>
        <w:rPr>
          <w:b w:val="0"/>
        </w:rPr>
        <w:alias w:val="Специальные требования"/>
        <w:tag w:val="Специальные требования"/>
        <w:id w:val="798342438"/>
        <w:placeholder>
          <w:docPart w:val="B9BA8EBA1ACC4E909434062FF7B088C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402BF8A4"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5D47884" w14:textId="77777777" w:rsidR="00D13D33" w:rsidRPr="00C736AB" w:rsidRDefault="00D13D33" w:rsidP="00C2584D">
                <w:pPr>
                  <w:suppressAutoHyphens/>
                </w:pPr>
                <w:r w:rsidRPr="00C736AB">
                  <w:t>№</w:t>
                </w:r>
              </w:p>
            </w:tc>
            <w:tc>
              <w:tcPr>
                <w:tcW w:w="3118" w:type="dxa"/>
                <w:vAlign w:val="center"/>
              </w:tcPr>
              <w:p w14:paraId="43200831"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3EE70808"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6BBE96B0"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1EE8E55" w14:textId="77777777" w:rsidR="00D13D33" w:rsidRPr="00C736AB" w:rsidRDefault="00D13D33" w:rsidP="00E6737E">
                <w:pPr>
                  <w:pStyle w:val="ac"/>
                  <w:numPr>
                    <w:ilvl w:val="0"/>
                    <w:numId w:val="6"/>
                  </w:numPr>
                  <w:suppressAutoHyphens/>
                  <w:jc w:val="both"/>
                </w:pPr>
              </w:p>
            </w:tc>
            <w:tc>
              <w:tcPr>
                <w:tcW w:w="3118" w:type="dxa"/>
                <w:vAlign w:val="center"/>
              </w:tcPr>
              <w:p w14:paraId="67D73C27"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14:paraId="472B85F3" w14:textId="66D96B4F"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D13D33" w:rsidRPr="00C736AB" w14:paraId="412332D4"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9A7CEDC" w14:textId="77777777" w:rsidR="00D13D33" w:rsidRPr="00C736AB" w:rsidRDefault="00D13D33" w:rsidP="00E6737E">
                <w:pPr>
                  <w:pStyle w:val="ac"/>
                  <w:numPr>
                    <w:ilvl w:val="0"/>
                    <w:numId w:val="6"/>
                  </w:numPr>
                  <w:suppressAutoHyphens/>
                  <w:jc w:val="both"/>
                </w:pPr>
              </w:p>
            </w:tc>
            <w:tc>
              <w:tcPr>
                <w:tcW w:w="3118" w:type="dxa"/>
                <w:vAlign w:val="center"/>
              </w:tcPr>
              <w:p w14:paraId="05B77736"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14:paraId="6A650950" w14:textId="7F72D89B" w:rsidR="00D13D33" w:rsidRPr="00C736AB" w:rsidRDefault="00373478" w:rsidP="0037347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bl>
      </w:sdtContent>
    </w:sdt>
    <w:permEnd w:id="396692417"/>
    <w:p w14:paraId="7E61D703" w14:textId="77777777" w:rsidR="00D13D33" w:rsidRPr="00C736AB" w:rsidRDefault="00D13D33" w:rsidP="00D13D33">
      <w:pPr>
        <w:pStyle w:val="113"/>
        <w:spacing w:line="240" w:lineRule="auto"/>
        <w:jc w:val="both"/>
      </w:pPr>
      <w:r w:rsidRPr="00C736AB">
        <w:t>Требование по обеспечению договора на участие в закупочной процедуре</w:t>
      </w:r>
    </w:p>
    <w:permStart w:id="31931982" w:edGrp="everyone" w:displacedByCustomXml="next"/>
    <w:sdt>
      <w:sdtPr>
        <w:rPr>
          <w:b w:val="0"/>
        </w:rPr>
        <w:alias w:val="Специальные требования"/>
        <w:tag w:val="Специальные требования"/>
        <w:id w:val="-692846911"/>
        <w:placeholder>
          <w:docPart w:val="EBE771DF10DA44419D2F5077BAA0E46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09DED120"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A8292CB" w14:textId="77777777" w:rsidR="00D13D33" w:rsidRPr="00C736AB" w:rsidRDefault="00D13D33" w:rsidP="00C2584D">
                <w:pPr>
                  <w:suppressAutoHyphens/>
                </w:pPr>
                <w:r w:rsidRPr="00C736AB">
                  <w:t>№</w:t>
                </w:r>
              </w:p>
            </w:tc>
            <w:tc>
              <w:tcPr>
                <w:tcW w:w="3118" w:type="dxa"/>
                <w:vAlign w:val="center"/>
              </w:tcPr>
              <w:p w14:paraId="4E461D3C"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72DC5611"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3F1C964D"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4097159" w14:textId="77777777" w:rsidR="00D13D33" w:rsidRPr="00C736AB" w:rsidRDefault="00D13D33" w:rsidP="00E6737E">
                <w:pPr>
                  <w:pStyle w:val="ac"/>
                  <w:numPr>
                    <w:ilvl w:val="0"/>
                    <w:numId w:val="6"/>
                  </w:numPr>
                  <w:suppressAutoHyphens/>
                  <w:jc w:val="both"/>
                </w:pPr>
              </w:p>
            </w:tc>
            <w:tc>
              <w:tcPr>
                <w:tcW w:w="3118" w:type="dxa"/>
                <w:vAlign w:val="center"/>
              </w:tcPr>
              <w:p w14:paraId="394E2A11"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14:paraId="06B093A3" w14:textId="179882B1"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D13D33" w:rsidRPr="00C736AB" w14:paraId="145B5A29"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6BEE9C1" w14:textId="77777777" w:rsidR="00D13D33" w:rsidRPr="00C736AB" w:rsidRDefault="00D13D33" w:rsidP="00E6737E">
                <w:pPr>
                  <w:pStyle w:val="ac"/>
                  <w:numPr>
                    <w:ilvl w:val="0"/>
                    <w:numId w:val="6"/>
                  </w:numPr>
                  <w:suppressAutoHyphens/>
                  <w:jc w:val="both"/>
                </w:pPr>
              </w:p>
            </w:tc>
            <w:tc>
              <w:tcPr>
                <w:tcW w:w="3118" w:type="dxa"/>
                <w:vAlign w:val="center"/>
              </w:tcPr>
              <w:p w14:paraId="251A6C87"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14:paraId="01C2419A" w14:textId="44633264" w:rsidR="00D13D33" w:rsidRPr="00C736AB" w:rsidRDefault="00373478"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Форма_обеспечения_договора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AB7DCE" w:rsidRPr="00C736AB" w14:paraId="1A3679C1"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F9E86A1" w14:textId="77777777" w:rsidR="00AB7DCE" w:rsidRPr="00AB7DCE" w:rsidRDefault="00AB7DCE" w:rsidP="00AB7DCE">
                <w:pPr>
                  <w:pStyle w:val="ac"/>
                  <w:numPr>
                    <w:ilvl w:val="0"/>
                    <w:numId w:val="6"/>
                  </w:numPr>
                  <w:suppressAutoHyphens/>
                  <w:jc w:val="both"/>
                </w:pPr>
              </w:p>
            </w:tc>
            <w:tc>
              <w:tcPr>
                <w:tcW w:w="3118" w:type="dxa"/>
                <w:vAlign w:val="center"/>
              </w:tcPr>
              <w:p w14:paraId="4F9F8DA7" w14:textId="77777777" w:rsidR="00AB7DCE" w:rsidRPr="00AB7DCE" w:rsidRDefault="00AB7DC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B7DCE">
                  <w:rPr>
                    <w:rFonts w:cstheme="minorHAnsi"/>
                  </w:rPr>
                  <w:t>Обеспечиваемые обязательства</w:t>
                </w:r>
              </w:p>
            </w:tc>
            <w:tc>
              <w:tcPr>
                <w:tcW w:w="4932" w:type="dxa"/>
                <w:vAlign w:val="center"/>
              </w:tcPr>
              <w:p w14:paraId="370A1E3A" w14:textId="14B94132" w:rsidR="00AB7DCE" w:rsidRPr="00846D09" w:rsidRDefault="00EA17AA"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D13D33" w:rsidRPr="00D01CAB" w14:paraId="65F78176"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6E99D0F" w14:textId="77777777" w:rsidR="00D13D33" w:rsidRPr="00C736AB" w:rsidRDefault="00D13D33" w:rsidP="00E6737E">
                <w:pPr>
                  <w:pStyle w:val="ac"/>
                  <w:numPr>
                    <w:ilvl w:val="0"/>
                    <w:numId w:val="6"/>
                  </w:numPr>
                  <w:suppressAutoHyphens/>
                  <w:jc w:val="both"/>
                </w:pPr>
              </w:p>
            </w:tc>
            <w:tc>
              <w:tcPr>
                <w:tcW w:w="3118" w:type="dxa"/>
                <w:vAlign w:val="center"/>
              </w:tcPr>
              <w:p w14:paraId="3B3B07EA"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14:paraId="62AB7013" w14:textId="37CFE1F7" w:rsidR="00D13D33" w:rsidRDefault="00EA17AA"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t>Не требуется</w:t>
                </w:r>
              </w:p>
            </w:tc>
          </w:tr>
        </w:tbl>
      </w:sdtContent>
    </w:sdt>
    <w:permEnd w:id="31931982"/>
    <w:p w14:paraId="632E6FAB" w14:textId="77777777" w:rsidR="00A55BB0" w:rsidRPr="00736283" w:rsidRDefault="00A55BB0" w:rsidP="00A55BB0">
      <w:pPr>
        <w:pStyle w:val="113"/>
        <w:spacing w:line="240" w:lineRule="auto"/>
        <w:jc w:val="both"/>
      </w:pPr>
      <w:r w:rsidRPr="00736283">
        <w:t>Требования по обеспечению аванса</w:t>
      </w:r>
    </w:p>
    <w:permStart w:id="1232744002" w:edGrp="everyone" w:displacedByCustomXml="next"/>
    <w:sdt>
      <w:sdtPr>
        <w:rPr>
          <w:b w:val="0"/>
        </w:rPr>
        <w:alias w:val="Специальные требования"/>
        <w:tag w:val="Специальные требования"/>
        <w:id w:val="-582680519"/>
        <w:placeholder>
          <w:docPart w:val="19A3F9654DFF44CEB8A10635B37A427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55BB0" w:rsidRPr="00736283" w14:paraId="3ED10E8B"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77EF13B" w14:textId="77777777" w:rsidR="00A55BB0" w:rsidRPr="00736283" w:rsidRDefault="00A55BB0" w:rsidP="002B6D18">
                <w:pPr>
                  <w:suppressAutoHyphens/>
                </w:pPr>
                <w:r w:rsidRPr="00736283">
                  <w:t>№</w:t>
                </w:r>
              </w:p>
            </w:tc>
            <w:tc>
              <w:tcPr>
                <w:tcW w:w="3118" w:type="dxa"/>
                <w:vAlign w:val="center"/>
              </w:tcPr>
              <w:p w14:paraId="2BF90C72"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0C5F4B1B"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55BB0" w:rsidRPr="00736283" w14:paraId="633F961B"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527CC20" w14:textId="77777777" w:rsidR="00A55BB0" w:rsidRPr="00736283" w:rsidRDefault="00A55BB0" w:rsidP="002B6D18">
                <w:pPr>
                  <w:pStyle w:val="ac"/>
                  <w:numPr>
                    <w:ilvl w:val="0"/>
                    <w:numId w:val="6"/>
                  </w:numPr>
                  <w:suppressAutoHyphens/>
                  <w:jc w:val="both"/>
                </w:pPr>
              </w:p>
            </w:tc>
            <w:tc>
              <w:tcPr>
                <w:tcW w:w="3118" w:type="dxa"/>
                <w:vAlign w:val="center"/>
              </w:tcPr>
              <w:p w14:paraId="12CEDB78" w14:textId="77777777" w:rsidR="00A55BB0" w:rsidRPr="00736283" w:rsidRDefault="00A55BB0"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24C6372E" w14:textId="723DB8D1" w:rsidR="00A55BB0" w:rsidRPr="00736283" w:rsidRDefault="00A55BB0"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EA17AA">
                  <w:rPr>
                    <w:rFonts w:cstheme="minorHAnsi"/>
                  </w:rPr>
                  <w:t>не требуется</w:t>
                </w:r>
                <w:r w:rsidRPr="00736283">
                  <w:rPr>
                    <w:rFonts w:cstheme="minorHAnsi"/>
                  </w:rPr>
                  <w:fldChar w:fldCharType="end"/>
                </w:r>
              </w:p>
            </w:tc>
          </w:tr>
          <w:tr w:rsidR="00A55BB0" w:rsidRPr="00C736AB" w14:paraId="3BF49847"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6E8511" w14:textId="77777777" w:rsidR="00A55BB0" w:rsidRPr="00736283" w:rsidRDefault="00A55BB0" w:rsidP="002B6D18">
                <w:pPr>
                  <w:pStyle w:val="ac"/>
                  <w:numPr>
                    <w:ilvl w:val="0"/>
                    <w:numId w:val="6"/>
                  </w:numPr>
                  <w:suppressAutoHyphens/>
                  <w:jc w:val="both"/>
                </w:pPr>
              </w:p>
            </w:tc>
            <w:tc>
              <w:tcPr>
                <w:tcW w:w="3118" w:type="dxa"/>
                <w:vAlign w:val="center"/>
              </w:tcPr>
              <w:p w14:paraId="3FF3AF4C" w14:textId="77777777" w:rsidR="00A55BB0" w:rsidRPr="00736283"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298D373" w14:textId="4EBA5A8E" w:rsidR="00A55BB0"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EA17AA">
                  <w:rPr>
                    <w:rFonts w:cstheme="minorHAnsi"/>
                  </w:rPr>
                  <w:t>не требуется</w:t>
                </w:r>
                <w:r w:rsidRPr="00736283">
                  <w:rPr>
                    <w:rFonts w:cstheme="minorHAnsi"/>
                  </w:rPr>
                  <w:fldChar w:fldCharType="end"/>
                </w:r>
              </w:p>
            </w:tc>
          </w:tr>
        </w:tbl>
      </w:sdtContent>
    </w:sdt>
    <w:permEnd w:id="1232744002"/>
    <w:p w14:paraId="3182A9CC" w14:textId="77777777" w:rsidR="00CA5FE7" w:rsidRDefault="00CA5FE7" w:rsidP="00CA5FE7">
      <w:pPr>
        <w:pStyle w:val="113"/>
        <w:spacing w:line="240" w:lineRule="auto"/>
        <w:jc w:val="both"/>
      </w:pPr>
      <w:r w:rsidRPr="00C736AB">
        <w:t xml:space="preserve">Требование </w:t>
      </w:r>
      <w:r>
        <w:t>по безопасности и охране труда</w:t>
      </w:r>
    </w:p>
    <w:permStart w:id="689053731" w:edGrp="everyone" w:displacedByCustomXml="next"/>
    <w:sdt>
      <w:sdtPr>
        <w:rPr>
          <w:b w:val="0"/>
        </w:rPr>
        <w:alias w:val="Специальные требования"/>
        <w:tag w:val="Специальные требования"/>
        <w:id w:val="1860858097"/>
        <w:placeholder>
          <w:docPart w:val="890116A9D63742109519A613FE8BD53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5FE7" w:rsidRPr="00736283" w14:paraId="35A3C7A5" w14:textId="77777777" w:rsidTr="00BB6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CB8C4F5" w14:textId="77777777" w:rsidR="00CA5FE7" w:rsidRPr="00736283" w:rsidRDefault="00CA5FE7" w:rsidP="00BB6D14">
                <w:pPr>
                  <w:suppressAutoHyphens/>
                </w:pPr>
                <w:r w:rsidRPr="00736283">
                  <w:t>№</w:t>
                </w:r>
              </w:p>
            </w:tc>
            <w:tc>
              <w:tcPr>
                <w:tcW w:w="3118" w:type="dxa"/>
                <w:vAlign w:val="center"/>
              </w:tcPr>
              <w:p w14:paraId="5768E0A4"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6D7ED44F"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5FE7" w:rsidRPr="00736283" w14:paraId="2FAD60DD"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72EE2F9" w14:textId="77777777" w:rsidR="00CA5FE7" w:rsidRPr="00736283" w:rsidRDefault="00CA5FE7" w:rsidP="00CA5FE7">
                <w:pPr>
                  <w:pStyle w:val="ac"/>
                  <w:numPr>
                    <w:ilvl w:val="0"/>
                    <w:numId w:val="6"/>
                  </w:numPr>
                  <w:suppressAutoHyphens/>
                  <w:jc w:val="both"/>
                </w:pPr>
              </w:p>
            </w:tc>
            <w:tc>
              <w:tcPr>
                <w:tcW w:w="3118" w:type="dxa"/>
                <w:vAlign w:val="center"/>
              </w:tcPr>
              <w:p w14:paraId="0CC66917" w14:textId="77777777" w:rsidR="00CA5FE7" w:rsidRPr="006537A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537A3">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6537A3">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32BA49C9" w14:textId="03BA190F"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732437">
                  <w:rPr>
                    <w:rFonts w:cstheme="minorHAnsi"/>
                    <w:noProof/>
                  </w:rPr>
                  <w:t>«Наличие_действующего_договора»</w:t>
                </w:r>
                <w:r>
                  <w:rPr>
                    <w:rFonts w:cstheme="minorHAnsi"/>
                  </w:rPr>
                  <w:fldChar w:fldCharType="end"/>
                </w:r>
                <w:r w:rsidR="008175D2">
                  <w:rPr>
                    <w:rFonts w:cstheme="minorHAnsi"/>
                  </w:rPr>
                  <w:t xml:space="preserve"> или гарантийное письмо</w:t>
                </w:r>
              </w:p>
            </w:tc>
          </w:tr>
          <w:tr w:rsidR="00CA5FE7" w:rsidRPr="00C736AB" w14:paraId="1EF5FF82"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969C4A5" w14:textId="77777777" w:rsidR="00CA5FE7" w:rsidRPr="00736283" w:rsidRDefault="00CA5FE7" w:rsidP="00CA5FE7">
                <w:pPr>
                  <w:pStyle w:val="ac"/>
                  <w:numPr>
                    <w:ilvl w:val="0"/>
                    <w:numId w:val="6"/>
                  </w:numPr>
                  <w:suppressAutoHyphens/>
                  <w:jc w:val="both"/>
                </w:pPr>
              </w:p>
            </w:tc>
            <w:tc>
              <w:tcPr>
                <w:tcW w:w="3118" w:type="dxa"/>
              </w:tcPr>
              <w:p w14:paraId="59A9B6EC"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документов, подтверждающих обучение и проверку знаний в области охраны труда и промышленной безопасности</w:t>
                </w:r>
                <w:r w:rsidRPr="006537A3">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14:paraId="5EDB526D" w14:textId="080288C8"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732437">
                  <w:rPr>
                    <w:rFonts w:cstheme="minorHAnsi"/>
                    <w:noProof/>
                  </w:rPr>
                  <w:t>«Наличие_обучения»</w:t>
                </w:r>
                <w:r>
                  <w:rPr>
                    <w:rFonts w:cstheme="minorHAnsi"/>
                  </w:rPr>
                  <w:fldChar w:fldCharType="end"/>
                </w:r>
                <w:r w:rsidR="008175D2">
                  <w:rPr>
                    <w:rFonts w:cstheme="minorHAnsi"/>
                  </w:rPr>
                  <w:t xml:space="preserve"> или гарантийное письмо</w:t>
                </w:r>
              </w:p>
            </w:tc>
          </w:tr>
          <w:tr w:rsidR="00CA5FE7" w:rsidRPr="00C736AB" w14:paraId="5D652819"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57E4E2" w14:textId="77777777" w:rsidR="00CA5FE7" w:rsidRPr="00736283" w:rsidRDefault="00CA5FE7" w:rsidP="00CA5FE7">
                <w:pPr>
                  <w:pStyle w:val="ac"/>
                  <w:numPr>
                    <w:ilvl w:val="0"/>
                    <w:numId w:val="6"/>
                  </w:numPr>
                  <w:suppressAutoHyphens/>
                  <w:jc w:val="both"/>
                </w:pPr>
              </w:p>
            </w:tc>
            <w:tc>
              <w:tcPr>
                <w:tcW w:w="3118" w:type="dxa"/>
              </w:tcPr>
              <w:p w14:paraId="6CF496F4"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Наличие средств коллективной защиты</w:t>
                </w:r>
                <w:r w:rsidRPr="006537A3">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7E4FFB35" w14:textId="6EFDD3D7" w:rsidR="00CA5FE7"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732437">
                  <w:rPr>
                    <w:rFonts w:cstheme="minorHAnsi"/>
                    <w:noProof/>
                  </w:rPr>
                  <w:t>«Ниличие_средств_защиты»</w:t>
                </w:r>
                <w:r>
                  <w:rPr>
                    <w:rFonts w:cstheme="minorHAnsi"/>
                  </w:rPr>
                  <w:fldChar w:fldCharType="end"/>
                </w:r>
                <w:r w:rsidR="008175D2">
                  <w:rPr>
                    <w:rFonts w:cstheme="minorHAnsi"/>
                  </w:rPr>
                  <w:t xml:space="preserve"> или гарантийное письмо</w:t>
                </w:r>
              </w:p>
            </w:tc>
          </w:tr>
          <w:tr w:rsidR="00CA5FE7" w:rsidRPr="00C736AB" w14:paraId="7875010E"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C02D10" w14:textId="77777777" w:rsidR="00CA5FE7" w:rsidRPr="00736283" w:rsidRDefault="00CA5FE7" w:rsidP="00CA5FE7">
                <w:pPr>
                  <w:pStyle w:val="ac"/>
                  <w:numPr>
                    <w:ilvl w:val="0"/>
                    <w:numId w:val="6"/>
                  </w:numPr>
                  <w:suppressAutoHyphens/>
                  <w:jc w:val="both"/>
                </w:pPr>
              </w:p>
            </w:tc>
            <w:tc>
              <w:tcPr>
                <w:tcW w:w="3118" w:type="dxa"/>
              </w:tcPr>
              <w:p w14:paraId="438D7A75"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акта медицинского осмотра</w:t>
                </w:r>
                <w:r w:rsidRPr="006537A3">
                  <w:t xml:space="preserve"> с допуском к выполнению определённого вида работ </w:t>
                </w:r>
              </w:p>
            </w:tc>
            <w:tc>
              <w:tcPr>
                <w:tcW w:w="4932" w:type="dxa"/>
                <w:vAlign w:val="center"/>
              </w:tcPr>
              <w:p w14:paraId="259FA476" w14:textId="26E21724"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732437">
                  <w:rPr>
                    <w:rFonts w:cstheme="minorHAnsi"/>
                    <w:noProof/>
                  </w:rPr>
                  <w:t>«Наличие_мед_осмотра»</w:t>
                </w:r>
                <w:r>
                  <w:rPr>
                    <w:rFonts w:cstheme="minorHAnsi"/>
                  </w:rPr>
                  <w:fldChar w:fldCharType="end"/>
                </w:r>
                <w:r w:rsidR="008175D2">
                  <w:rPr>
                    <w:rFonts w:cstheme="minorHAnsi"/>
                  </w:rPr>
                  <w:t xml:space="preserve"> или гарантийное письмо</w:t>
                </w:r>
              </w:p>
            </w:tc>
          </w:tr>
          <w:tr w:rsidR="00CA5FE7" w:rsidRPr="00C736AB" w14:paraId="600D8C32"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BB66D26" w14:textId="77777777" w:rsidR="00CA5FE7" w:rsidRPr="00736283" w:rsidRDefault="00CA5FE7" w:rsidP="00CA5FE7">
                <w:pPr>
                  <w:pStyle w:val="ac"/>
                  <w:numPr>
                    <w:ilvl w:val="0"/>
                    <w:numId w:val="6"/>
                  </w:numPr>
                  <w:suppressAutoHyphens/>
                  <w:jc w:val="both"/>
                </w:pPr>
              </w:p>
            </w:tc>
            <w:tc>
              <w:tcPr>
                <w:tcW w:w="3118" w:type="dxa"/>
              </w:tcPr>
              <w:p w14:paraId="60861668"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 xml:space="preserve">Наличие документов, подтверждающих обеспечение работников СИЗ, </w:t>
                </w:r>
                <w:r w:rsidRPr="006537A3">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13167830" w14:textId="4027CDB1"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732437">
                  <w:rPr>
                    <w:rFonts w:cstheme="minorHAnsi"/>
                    <w:noProof/>
                  </w:rPr>
                  <w:t>«Наличие_СИЗ»</w:t>
                </w:r>
                <w:r>
                  <w:rPr>
                    <w:rFonts w:cstheme="minorHAnsi"/>
                  </w:rPr>
                  <w:fldChar w:fldCharType="end"/>
                </w:r>
                <w:r w:rsidR="008175D2">
                  <w:rPr>
                    <w:rFonts w:cstheme="minorHAnsi"/>
                  </w:rPr>
                  <w:t xml:space="preserve"> или гарантийное письмо</w:t>
                </w:r>
              </w:p>
            </w:tc>
          </w:tr>
        </w:tbl>
      </w:sdtContent>
    </w:sdt>
    <w:permEnd w:id="689053731"/>
    <w:p w14:paraId="02C8544D" w14:textId="77777777" w:rsidR="00911DB2" w:rsidRPr="00C736AB" w:rsidRDefault="00911DB2" w:rsidP="00911DB2">
      <w:pPr>
        <w:pStyle w:val="113"/>
        <w:spacing w:line="240" w:lineRule="auto"/>
        <w:jc w:val="both"/>
      </w:pPr>
      <w:r>
        <w:t>Иные т</w:t>
      </w:r>
      <w:r w:rsidRPr="00C736AB">
        <w:t>ребовани</w:t>
      </w:r>
      <w:r>
        <w:t>я</w:t>
      </w:r>
      <w:r w:rsidRPr="00C736AB">
        <w:t xml:space="preserve"> </w:t>
      </w:r>
      <w:r w:rsidR="00D74DF4">
        <w:t>к участникам</w:t>
      </w:r>
    </w:p>
    <w:permStart w:id="1832667059" w:edGrp="everyone" w:displacedByCustomXml="next"/>
    <w:sdt>
      <w:sdtPr>
        <w:rPr>
          <w:b w:val="0"/>
        </w:rPr>
        <w:alias w:val="Специальные требования"/>
        <w:tag w:val="Специальные требования"/>
        <w:id w:val="-2078812785"/>
        <w:placeholder>
          <w:docPart w:val="D1B80B2B96744F10BBAFAA2DEB16DBC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11DB2" w:rsidRPr="00C736AB" w14:paraId="37903AD9" w14:textId="77777777" w:rsidTr="005371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56C44B" w14:textId="77777777" w:rsidR="00911DB2" w:rsidRPr="00C736AB" w:rsidRDefault="00911DB2" w:rsidP="00537191">
                <w:pPr>
                  <w:suppressAutoHyphens/>
                </w:pPr>
                <w:r w:rsidRPr="00C736AB">
                  <w:t>№</w:t>
                </w:r>
              </w:p>
            </w:tc>
            <w:tc>
              <w:tcPr>
                <w:tcW w:w="3118" w:type="dxa"/>
                <w:vAlign w:val="center"/>
              </w:tcPr>
              <w:p w14:paraId="4DB56589"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43052604"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11DB2" w:rsidRPr="00C736AB" w14:paraId="24367032" w14:textId="77777777" w:rsidTr="0053719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2E770B" w14:textId="77777777" w:rsidR="00911DB2" w:rsidRPr="00C736AB" w:rsidRDefault="00911DB2" w:rsidP="00537191">
                <w:pPr>
                  <w:pStyle w:val="ac"/>
                  <w:numPr>
                    <w:ilvl w:val="0"/>
                    <w:numId w:val="6"/>
                  </w:numPr>
                  <w:suppressAutoHyphens/>
                  <w:jc w:val="both"/>
                </w:pPr>
              </w:p>
            </w:tc>
            <w:tc>
              <w:tcPr>
                <w:tcW w:w="3118" w:type="dxa"/>
                <w:vAlign w:val="center"/>
              </w:tcPr>
              <w:p w14:paraId="18999D2B" w14:textId="77777777" w:rsidR="00911DB2" w:rsidRPr="00C736AB" w:rsidRDefault="00D74DF4"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582F28A0" w14:textId="0C162EC8" w:rsidR="00911DB2" w:rsidRPr="00C736AB" w:rsidRDefault="00911DB2"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EA17AA">
                  <w:rPr>
                    <w:rFonts w:cstheme="minorHAnsi"/>
                  </w:rPr>
                  <w:t>отсутствуют</w:t>
                </w:r>
                <w:r>
                  <w:rPr>
                    <w:rFonts w:cstheme="minorHAnsi"/>
                  </w:rPr>
                  <w:fldChar w:fldCharType="end"/>
                </w:r>
              </w:p>
            </w:tc>
          </w:tr>
          <w:permEnd w:id="1832667059"/>
        </w:tbl>
      </w:sdtContent>
    </w:sdt>
    <w:p w14:paraId="577B017C" w14:textId="77777777" w:rsidR="00911DB2" w:rsidRDefault="00911DB2" w:rsidP="00911DB2">
      <w:pPr>
        <w:pStyle w:val="1"/>
        <w:numPr>
          <w:ilvl w:val="0"/>
          <w:numId w:val="0"/>
        </w:numPr>
        <w:sectPr w:rsidR="00911DB2" w:rsidSect="00243AC8">
          <w:pgSz w:w="11906" w:h="16838"/>
          <w:pgMar w:top="709" w:right="1701" w:bottom="1276" w:left="1701" w:header="709" w:footer="709" w:gutter="0"/>
          <w:cols w:space="708"/>
          <w:docGrid w:linePitch="360"/>
        </w:sectPr>
      </w:pPr>
    </w:p>
    <w:p w14:paraId="24F4CB4A" w14:textId="77777777" w:rsidR="00696A07" w:rsidRDefault="00696A07" w:rsidP="00696A07">
      <w:pPr>
        <w:pStyle w:val="1"/>
      </w:pPr>
      <w:bookmarkStart w:id="8" w:name="_Ref534988683"/>
      <w:bookmarkStart w:id="9" w:name="_Toc143602200"/>
      <w:bookmarkStart w:id="10" w:name="_Ref534988777"/>
      <w:r>
        <w:lastRenderedPageBreak/>
        <w:t>Требования к заявке на участие в закупке</w:t>
      </w:r>
      <w:bookmarkEnd w:id="8"/>
      <w:bookmarkEnd w:id="9"/>
    </w:p>
    <w:p w14:paraId="5E27962B" w14:textId="77777777" w:rsidR="00696A07" w:rsidRDefault="00421159" w:rsidP="00696A07">
      <w:pPr>
        <w:pStyle w:val="113"/>
      </w:pPr>
      <w:r>
        <w:t>С</w:t>
      </w:r>
      <w:r w:rsidR="00696A07">
        <w:t>остав заявки</w:t>
      </w:r>
    </w:p>
    <w:p w14:paraId="2FB8E9FB"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14:paraId="63F50D69" w14:textId="77777777"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14:paraId="4B105D12" w14:textId="77777777" w:rsidR="005A5FA9" w:rsidRDefault="005A5FA9" w:rsidP="005A5FA9">
      <w:pPr>
        <w:pStyle w:val="113"/>
      </w:pPr>
      <w:r>
        <w:t>Форма заявки</w:t>
      </w:r>
    </w:p>
    <w:p w14:paraId="4DCF52E8"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25AC602E" w14:textId="77777777" w:rsidR="00FE3E2C" w:rsidRDefault="00FE3E2C" w:rsidP="00FE3E2C">
      <w:pPr>
        <w:pStyle w:val="113"/>
      </w:pPr>
      <w:r>
        <w:t>Оформление заявки</w:t>
      </w:r>
    </w:p>
    <w:p w14:paraId="60F28CA4" w14:textId="77777777"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540A57CD" w14:textId="77777777"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14:paraId="2BD746B7" w14:textId="77777777" w:rsidR="00822180" w:rsidRDefault="00822180" w:rsidP="00850327">
      <w:pPr>
        <w:pStyle w:val="111"/>
      </w:pPr>
      <w:r>
        <w:t>Электронный документ должен допускать поиск и копирование произвольных фрагментов.</w:t>
      </w:r>
    </w:p>
    <w:p w14:paraId="7CC09BE4" w14:textId="77777777" w:rsidR="00822180" w:rsidRDefault="00822180" w:rsidP="00A1655D">
      <w:pPr>
        <w:pStyle w:val="111"/>
      </w:pPr>
      <w:r>
        <w:t>Электронные формы заявки заполняются в формах, прилагаемых к документации о закупке.</w:t>
      </w:r>
    </w:p>
    <w:p w14:paraId="042969A0" w14:textId="77777777"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43C5D2E7" w14:textId="77777777" w:rsidR="00421159" w:rsidRDefault="00822180" w:rsidP="00BE6564">
      <w:pPr>
        <w:pStyle w:val="111"/>
      </w:pPr>
      <w:r>
        <w:t>Не требуется распечатывание заполненных электронных форм, их подписание и сканирование.</w:t>
      </w:r>
    </w:p>
    <w:p w14:paraId="1738AF1A" w14:textId="77777777" w:rsidR="00421159" w:rsidRDefault="00421159" w:rsidP="00421159">
      <w:pPr>
        <w:pStyle w:val="113"/>
      </w:pPr>
      <w:r>
        <w:t>Содержание заявки</w:t>
      </w:r>
    </w:p>
    <w:p w14:paraId="74A24159" w14:textId="77777777" w:rsidR="00C47B45" w:rsidRDefault="00C47B45" w:rsidP="00C47B45">
      <w:pPr>
        <w:pStyle w:val="111"/>
      </w:pPr>
      <w:r w:rsidRPr="00075178">
        <w:t>Заявка</w:t>
      </w:r>
      <w:r>
        <w:t xml:space="preserve"> составляется на русском языке.</w:t>
      </w:r>
    </w:p>
    <w:p w14:paraId="0FB1E96C"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75491E7"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426E1133"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1396B9E8" w14:textId="77777777"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1866ADBC" w14:textId="77777777"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623BE78" w14:textId="77777777"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144ECBC7" w14:textId="77777777" w:rsidR="007E5442" w:rsidRDefault="007E5442" w:rsidP="007E5442">
      <w:pPr>
        <w:pStyle w:val="113"/>
      </w:pPr>
      <w:r w:rsidRPr="00726829">
        <w:t>Общие требования к обеспечению исполнения обязательств</w:t>
      </w:r>
    </w:p>
    <w:p w14:paraId="2DEC3E07" w14:textId="77777777" w:rsidR="007E5442" w:rsidRDefault="007E5442" w:rsidP="007E5442">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5B1456E0" w14:textId="77777777" w:rsidR="007E5442" w:rsidRPr="00C736AB" w:rsidRDefault="007E5442" w:rsidP="007E5442">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3655C264" w14:textId="77777777" w:rsidR="007E5442" w:rsidRPr="00C736AB" w:rsidRDefault="007E5442" w:rsidP="007E5442">
      <w:pPr>
        <w:pStyle w:val="111"/>
        <w:numPr>
          <w:ilvl w:val="0"/>
          <w:numId w:val="0"/>
        </w:numPr>
        <w:spacing w:after="0"/>
      </w:pPr>
      <w:r w:rsidRPr="00C736AB">
        <w:rPr>
          <w:b/>
        </w:rPr>
        <w:t>а)</w:t>
      </w:r>
      <w:r w:rsidRPr="00C736AB">
        <w:t xml:space="preserve"> путем внесения денежных средств; </w:t>
      </w:r>
    </w:p>
    <w:p w14:paraId="130F4934" w14:textId="77777777" w:rsidR="007E5442" w:rsidRDefault="007E5442" w:rsidP="007E5442">
      <w:pPr>
        <w:pStyle w:val="111"/>
        <w:numPr>
          <w:ilvl w:val="0"/>
          <w:numId w:val="0"/>
        </w:numPr>
        <w:spacing w:after="0"/>
      </w:pPr>
      <w:r w:rsidRPr="00C736AB">
        <w:rPr>
          <w:b/>
        </w:rPr>
        <w:t>б)</w:t>
      </w:r>
      <w:r w:rsidRPr="00C736AB">
        <w:t xml:space="preserve"> предоставления банковской гарантии. </w:t>
      </w:r>
    </w:p>
    <w:p w14:paraId="4C77FF52" w14:textId="77777777" w:rsidR="007E5442" w:rsidRDefault="007E5442" w:rsidP="007E5442">
      <w:pPr>
        <w:pStyle w:val="111"/>
        <w:numPr>
          <w:ilvl w:val="0"/>
          <w:numId w:val="0"/>
        </w:numPr>
        <w:spacing w:after="0"/>
      </w:pPr>
      <w:r w:rsidRPr="00254CF6">
        <w:rPr>
          <w:b/>
        </w:rPr>
        <w:t>в)</w:t>
      </w:r>
      <w:r>
        <w:t xml:space="preserve"> предоставления векселя (ей).</w:t>
      </w:r>
    </w:p>
    <w:p w14:paraId="328AC5CE" w14:textId="77777777" w:rsidR="007E5442" w:rsidRDefault="007E5442" w:rsidP="007E544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10D34196" w14:textId="77777777" w:rsidR="007E5442" w:rsidRDefault="007E5442" w:rsidP="007E544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1387D17D" w14:textId="77777777" w:rsidR="007E5442" w:rsidRDefault="007E5442" w:rsidP="007E544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5C7C7283" w14:textId="77777777" w:rsidR="007E5442" w:rsidRDefault="007E5442" w:rsidP="007E544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2D41FE15" w14:textId="77777777" w:rsidR="007E5442" w:rsidRDefault="007E5442" w:rsidP="007E5442">
      <w:pPr>
        <w:pStyle w:val="a0"/>
      </w:pPr>
      <w:r w:rsidRPr="00C736AB">
        <w:t>отмена закупки;</w:t>
      </w:r>
    </w:p>
    <w:p w14:paraId="57BD3415" w14:textId="77777777" w:rsidR="007E5442" w:rsidRDefault="007E5442" w:rsidP="007E5442">
      <w:pPr>
        <w:pStyle w:val="a0"/>
      </w:pPr>
      <w:r w:rsidRPr="00C736AB">
        <w:t>отклонение заявки участника закупки;</w:t>
      </w:r>
    </w:p>
    <w:p w14:paraId="1083FC46" w14:textId="77777777" w:rsidR="007E5442" w:rsidRDefault="007E5442" w:rsidP="007E5442">
      <w:pPr>
        <w:pStyle w:val="a0"/>
      </w:pPr>
      <w:r w:rsidRPr="00C736AB">
        <w:t>отзыв заявки участником закупки до окончания срока подачи заявок;</w:t>
      </w:r>
    </w:p>
    <w:p w14:paraId="3271B976" w14:textId="77777777" w:rsidR="007E5442" w:rsidRDefault="007E5442" w:rsidP="007E5442">
      <w:pPr>
        <w:pStyle w:val="a0"/>
      </w:pPr>
      <w:r w:rsidRPr="00C736AB">
        <w:t>получение заявки на участие в закупке после окончания срока подачи заявок;</w:t>
      </w:r>
    </w:p>
    <w:p w14:paraId="4FE4A7E7" w14:textId="77777777" w:rsidR="007E5442" w:rsidRDefault="007E5442" w:rsidP="007E5442">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120A2010" w14:textId="77777777" w:rsidR="007E5442" w:rsidRDefault="007E5442" w:rsidP="007E5442">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A67993">
        <w:t>заявок принимает векселя (ей) А</w:t>
      </w:r>
      <w:r w:rsidRPr="008A7320">
        <w:t>О «Иркутскэнерго», ООО «Иркутская энергосбытовая компания», ООО «ТД ЕвроСибЭнерго», Банков.</w:t>
      </w:r>
    </w:p>
    <w:p w14:paraId="297CC2CE" w14:textId="77777777" w:rsidR="007E5442" w:rsidRDefault="007E5442" w:rsidP="007E544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63D8ED8B59B6492FA665146D34656013"/>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732437">
            <w:rPr>
              <w:noProof/>
            </w:rPr>
            <w:t>«Местонахождение_заказчика»</w:t>
          </w:r>
          <w:r>
            <w:rPr>
              <w:noProof/>
            </w:rPr>
            <w:fldChar w:fldCharType="end"/>
          </w:r>
        </w:sdtContent>
      </w:sdt>
      <w:r w:rsidRPr="005E1D52">
        <w:t>.</w:t>
      </w:r>
    </w:p>
    <w:p w14:paraId="324A2D22" w14:textId="77777777" w:rsidR="007E5442" w:rsidRDefault="007E5442" w:rsidP="007E544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2B23216" w14:textId="77777777" w:rsidR="002B42DA" w:rsidRDefault="002B42DA" w:rsidP="002B42DA">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693873CB" w14:textId="77777777" w:rsidR="007E5442" w:rsidRDefault="007E5442" w:rsidP="007E5442">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14:paraId="35BF31FA" w14:textId="77777777" w:rsidR="007E5442" w:rsidRDefault="007E5442" w:rsidP="007E5442">
      <w:pPr>
        <w:pStyle w:val="111"/>
        <w:rPr>
          <w:color w:val="auto"/>
        </w:rPr>
      </w:pPr>
      <w:r w:rsidRPr="00C736AB">
        <w:t>Банковская гарантия должна быть безотзывной и должна содержать:</w:t>
      </w:r>
    </w:p>
    <w:p w14:paraId="02ED07A2" w14:textId="77777777" w:rsidR="007E5442" w:rsidRPr="00726829" w:rsidRDefault="007E5442" w:rsidP="007E5442">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5A4A9416" w14:textId="77777777" w:rsidR="007E5442" w:rsidRPr="00726829" w:rsidRDefault="007E5442" w:rsidP="007E5442">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7A1FFFB6" w14:textId="77777777" w:rsidR="007E5442" w:rsidRPr="00726829" w:rsidRDefault="007E5442" w:rsidP="007E544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38A1D34B" w14:textId="77777777" w:rsidR="007E5442" w:rsidRPr="00726829" w:rsidRDefault="007E5442" w:rsidP="007E544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3333A68F" w14:textId="77777777" w:rsidR="007E5442" w:rsidRPr="00726829" w:rsidRDefault="007E5442" w:rsidP="007E544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5F898C45" w14:textId="77777777" w:rsidR="007E5442" w:rsidRPr="00726829" w:rsidRDefault="007E5442" w:rsidP="007E544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3AD7287B" w14:textId="77777777" w:rsidR="007E5442" w:rsidRPr="00726829" w:rsidRDefault="007E5442" w:rsidP="007E544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6B38C25C" w14:textId="77777777" w:rsidR="007E5442" w:rsidRPr="00726829" w:rsidRDefault="007E5442" w:rsidP="007E544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7B852ECA" w14:textId="77777777" w:rsidR="007E5442" w:rsidRPr="00726829" w:rsidRDefault="007E5442" w:rsidP="007E544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3F6106D3" w14:textId="77777777" w:rsidR="007E5442" w:rsidRPr="00726829" w:rsidRDefault="007E5442" w:rsidP="007E544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084FA7D8" w14:textId="77777777" w:rsidR="007E5442" w:rsidRPr="00726829" w:rsidRDefault="007E5442" w:rsidP="007E5442">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72E6BF1D" w14:textId="77777777" w:rsidR="007E5442" w:rsidRDefault="007E5442" w:rsidP="007E5442">
      <w:pPr>
        <w:pStyle w:val="111"/>
      </w:pPr>
      <w:r w:rsidRPr="00C736AB">
        <w:lastRenderedPageBreak/>
        <w:t>Недопустимо включение в банковскую гарантию:</w:t>
      </w:r>
    </w:p>
    <w:p w14:paraId="193EBDD7" w14:textId="77777777" w:rsidR="007E5442" w:rsidRDefault="007E5442" w:rsidP="007E544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17058FCA" w14:textId="77777777" w:rsidR="007E5442" w:rsidRDefault="007E5442" w:rsidP="007E5442">
      <w:pPr>
        <w:pStyle w:val="a0"/>
      </w:pPr>
      <w:r w:rsidRPr="00C736AB">
        <w:t>требований о предоставлении Заказчиком гаранту отчета об исполнении договора;</w:t>
      </w:r>
    </w:p>
    <w:p w14:paraId="4B69F214" w14:textId="77777777" w:rsidR="007E5442" w:rsidRPr="00C736AB" w:rsidRDefault="007E5442" w:rsidP="007E5442">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14:paraId="3A78BDDC" w14:textId="77777777" w:rsidR="007E5442" w:rsidRPr="00C736AB" w:rsidRDefault="007E5442" w:rsidP="007E544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45187D89" w14:textId="77777777" w:rsidR="007E5442" w:rsidRDefault="007E5442" w:rsidP="007E544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5794B7BA" w14:textId="77777777" w:rsidR="007E5442" w:rsidRDefault="007E5442" w:rsidP="007E5442">
      <w:pPr>
        <w:pStyle w:val="a0"/>
      </w:pPr>
      <w:r w:rsidRPr="00C736AB">
        <w:t>уклонение или отказ участника закупки заключить договор;</w:t>
      </w:r>
    </w:p>
    <w:p w14:paraId="7F5934EE" w14:textId="77777777" w:rsidR="007E5442"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1C5090EA" w14:textId="77777777" w:rsidR="007E5442" w:rsidRDefault="007E5442" w:rsidP="007E544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59D41DA0" w14:textId="77777777" w:rsidR="007E5442" w:rsidRPr="00C736AB" w:rsidRDefault="007E5442" w:rsidP="007E5442">
      <w:pPr>
        <w:pStyle w:val="a0"/>
      </w:pPr>
      <w:r w:rsidRPr="008A7320">
        <w:t>изменения или отзыва заявки в течение срока ее действия после истечения срока окончания приема заявок.</w:t>
      </w:r>
    </w:p>
    <w:p w14:paraId="39815AF1" w14:textId="77777777" w:rsidR="007E5442" w:rsidRPr="00C736AB" w:rsidRDefault="007E5442" w:rsidP="007E544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328AA4E5" w14:textId="77777777" w:rsidR="007E5442" w:rsidRDefault="007E5442" w:rsidP="007E5442">
      <w:pPr>
        <w:pStyle w:val="111"/>
      </w:pPr>
      <w:r w:rsidRPr="00C736AB">
        <w:t>Возврат участнику закупки обеспечения заявки на участие в закупке не производится в следующих случаях:</w:t>
      </w:r>
    </w:p>
    <w:p w14:paraId="0BE4BAC3" w14:textId="77777777" w:rsidR="007E5442" w:rsidRDefault="007E5442" w:rsidP="007E5442">
      <w:pPr>
        <w:pStyle w:val="a0"/>
      </w:pPr>
      <w:r w:rsidRPr="00C736AB">
        <w:t>уклонение или отказа участника закупки от заключения договора;</w:t>
      </w:r>
    </w:p>
    <w:p w14:paraId="60DD8EF3" w14:textId="77777777" w:rsidR="007E5442" w:rsidRPr="00C736AB"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2EC1DE63" w14:textId="77777777" w:rsidR="007E5442" w:rsidRPr="00C736AB" w:rsidRDefault="007E5442" w:rsidP="007E544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5E7D5B32" w14:textId="77777777" w:rsidR="007E5442" w:rsidRPr="00824224" w:rsidRDefault="007E5442" w:rsidP="007E5442">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0A208833" w14:textId="77777777" w:rsidR="007E5442" w:rsidRPr="005E1D52" w:rsidRDefault="007E5442" w:rsidP="007E5442">
      <w:pPr>
        <w:pStyle w:val="113"/>
      </w:pPr>
      <w:r>
        <w:t>Требования к обеспечению заявки на участие в закупе</w:t>
      </w:r>
    </w:p>
    <w:p w14:paraId="1D15C9BF" w14:textId="77777777" w:rsidR="007E5442" w:rsidRDefault="007E5442" w:rsidP="007E544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67E96738" w14:textId="77777777" w:rsidR="007E5442" w:rsidRDefault="007E5442" w:rsidP="007E5442">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0029D073" w14:textId="77777777" w:rsidR="007E5442" w:rsidRPr="004621B1" w:rsidRDefault="007E5442" w:rsidP="007E544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5F2E7DFA" w14:textId="77777777" w:rsidR="007E5442" w:rsidRDefault="007E5442" w:rsidP="007E5442">
      <w:pPr>
        <w:pStyle w:val="111"/>
      </w:pPr>
      <w:r w:rsidRPr="005E1D52">
        <w:t>Возврат участнику закупки обеспечения заявки на участие в закупке не производится в следующих случаях:</w:t>
      </w:r>
    </w:p>
    <w:p w14:paraId="15A3D47D" w14:textId="77777777" w:rsidR="007E5442" w:rsidRDefault="007E5442" w:rsidP="007E5442">
      <w:pPr>
        <w:pStyle w:val="a0"/>
      </w:pPr>
      <w:r w:rsidRPr="005E1D52">
        <w:t>уклонение или отказа участника закупки от заключения договора;</w:t>
      </w:r>
    </w:p>
    <w:p w14:paraId="491B7A27" w14:textId="77777777" w:rsidR="007E5442" w:rsidRPr="00C736AB" w:rsidRDefault="007E5442" w:rsidP="007E544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3E2A1398" w14:textId="77777777" w:rsidR="007E5442" w:rsidRPr="0025595D" w:rsidRDefault="007E5442" w:rsidP="007E5442">
      <w:pPr>
        <w:pStyle w:val="11"/>
        <w:spacing w:before="240"/>
        <w:jc w:val="left"/>
        <w:rPr>
          <w:rFonts w:cs="Calibri"/>
          <w:b/>
        </w:rPr>
      </w:pPr>
      <w:r>
        <w:rPr>
          <w:b/>
        </w:rPr>
        <w:t>Требования к обеспечению договора на участие в закупке</w:t>
      </w:r>
    </w:p>
    <w:p w14:paraId="6F3E777F" w14:textId="77777777" w:rsidR="007E5442" w:rsidRPr="00C736AB" w:rsidRDefault="007E5442" w:rsidP="007E544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4A7B35B4" w14:textId="77777777" w:rsidR="007E5442" w:rsidRPr="00C736AB" w:rsidRDefault="007E5442" w:rsidP="007E544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73C809E3" w14:textId="77777777" w:rsidR="007E5442" w:rsidRPr="00C736AB" w:rsidRDefault="007E5442" w:rsidP="003911A9">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700ED7E137142F8BA4997B5602C3699"/>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732437">
            <w:rPr>
              <w:noProof/>
            </w:rPr>
            <w:t>«Местонахождение_заказчика»</w:t>
          </w:r>
          <w:r>
            <w:rPr>
              <w:noProof/>
            </w:rPr>
            <w:fldChar w:fldCharType="end"/>
          </w:r>
        </w:sdtContent>
      </w:sdt>
      <w:r w:rsidR="003911A9" w:rsidRPr="003911A9">
        <w:t>, или путем формирования гарантийного фонда в порядке, предусмотренном проектом договора</w:t>
      </w:r>
      <w:r w:rsidR="003911A9">
        <w:t>.</w:t>
      </w:r>
    </w:p>
    <w:p w14:paraId="5C303EF3" w14:textId="77777777" w:rsidR="007E5442" w:rsidRPr="00C736AB" w:rsidRDefault="007E5442" w:rsidP="007E544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41EBE949" w14:textId="77777777" w:rsidR="007E5442" w:rsidRPr="00C736AB" w:rsidRDefault="007E5442" w:rsidP="007E544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2617CC6" w14:textId="77777777" w:rsidR="007E5442" w:rsidRPr="00C736AB" w:rsidRDefault="007E5442" w:rsidP="007E544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40FC76F2" w14:textId="77777777" w:rsidR="007E5442" w:rsidRDefault="007E5442" w:rsidP="007E544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306BF28A" w14:textId="77777777" w:rsidR="007E5442" w:rsidRPr="00736283" w:rsidRDefault="007E5442" w:rsidP="007E5442">
      <w:pPr>
        <w:pStyle w:val="11"/>
        <w:spacing w:before="240"/>
        <w:jc w:val="left"/>
        <w:rPr>
          <w:rFonts w:ascii="Calibri" w:hAnsi="Calibri" w:cs="Calibri"/>
          <w:b/>
        </w:rPr>
      </w:pPr>
      <w:r w:rsidRPr="00736283">
        <w:rPr>
          <w:b/>
        </w:rPr>
        <w:t>Обеспечение аванса</w:t>
      </w:r>
    </w:p>
    <w:p w14:paraId="38445CB1" w14:textId="77777777" w:rsidR="007E5442" w:rsidRPr="00736283" w:rsidRDefault="007E5442" w:rsidP="007E544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31A4D3DC" w14:textId="77777777" w:rsidR="007E5442" w:rsidRPr="00736283" w:rsidRDefault="007E5442" w:rsidP="007E544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1B60656F" w14:textId="77777777" w:rsidR="007E5442" w:rsidRPr="00736283" w:rsidRDefault="007E5442" w:rsidP="007E544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5C2003E0" w14:textId="77777777" w:rsidR="007E5442" w:rsidRPr="00736283" w:rsidRDefault="007E5442" w:rsidP="007E5442">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53419D30" w14:textId="77777777" w:rsidR="007E5442" w:rsidRPr="00736283" w:rsidRDefault="007E5442" w:rsidP="007E5442">
      <w:pPr>
        <w:pStyle w:val="111"/>
      </w:pPr>
      <w:r w:rsidRPr="00736283">
        <w:t>Обеспечение аванса может быть предоставлено в виде:</w:t>
      </w:r>
    </w:p>
    <w:p w14:paraId="17381B19" w14:textId="77777777" w:rsidR="007E5442" w:rsidRPr="00736283" w:rsidRDefault="007E5442" w:rsidP="007E5442">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00A673A9">
        <w:rPr>
          <w:b/>
          <w:bCs/>
        </w:rPr>
        <w:t>5.5.9 – 5.5.13</w:t>
      </w:r>
      <w:r w:rsidRPr="00736283">
        <w:rPr>
          <w:b/>
          <w:bCs/>
        </w:rPr>
        <w:t>.</w:t>
      </w:r>
      <w:r w:rsidRPr="00736283">
        <w:t xml:space="preserve"> настоящей документации.</w:t>
      </w:r>
    </w:p>
    <w:p w14:paraId="5E744DB2" w14:textId="77777777" w:rsidR="007E5442" w:rsidRPr="00736283" w:rsidRDefault="007E5442" w:rsidP="007E544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2ED587AC" w14:textId="77777777" w:rsidR="007E5442" w:rsidRPr="00736283" w:rsidRDefault="007E5442" w:rsidP="007E544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0C29B70" w14:textId="77777777" w:rsidR="007E5442" w:rsidRPr="00736283" w:rsidRDefault="007E5442" w:rsidP="007E544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4D1FC3E"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16C6A739" w14:textId="77777777" w:rsidR="007E5442" w:rsidRPr="00736283" w:rsidRDefault="007E5442" w:rsidP="007E544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5E0A013C" w14:textId="77777777" w:rsidR="007E5442" w:rsidRPr="00736283" w:rsidRDefault="007E5442" w:rsidP="007E544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40DE383C"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28201CAE" w14:textId="77777777" w:rsidR="007E5442" w:rsidRPr="00736283" w:rsidRDefault="007E5442" w:rsidP="007E544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72F9129A" w14:textId="77777777" w:rsidR="00696A07" w:rsidRDefault="00696A07" w:rsidP="00696A07">
      <w:pPr>
        <w:pStyle w:val="113"/>
      </w:pPr>
      <w:r>
        <w:t>Требования к описанию предложения</w:t>
      </w:r>
    </w:p>
    <w:p w14:paraId="584BA484" w14:textId="77777777"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68F33E7B"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6B0EF6A" w14:textId="77777777"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5CDDA393" w14:textId="77777777"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3DD93816"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14:paraId="51497D3B" w14:textId="77777777"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0B562717" w14:textId="77777777" w:rsidR="00696A07" w:rsidRDefault="00696A07" w:rsidP="00696A07">
      <w:pPr>
        <w:pStyle w:val="111"/>
      </w:pPr>
      <w: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3264AFE"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6F179723"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770E01A4"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6F61DEF2" w14:textId="77777777" w:rsidR="00696A07" w:rsidRDefault="00696A07" w:rsidP="00696A07">
      <w:pPr>
        <w:pStyle w:val="a0"/>
      </w:pPr>
      <w:r>
        <w:t>указывает ошибочный пункт документации о закупке,</w:t>
      </w:r>
    </w:p>
    <w:p w14:paraId="18B2D92F"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2042AFE0"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3961E903" w14:textId="77777777" w:rsidR="00696A07" w:rsidRDefault="00696A07" w:rsidP="00696A07">
      <w:pPr>
        <w:pStyle w:val="a0"/>
      </w:pPr>
      <w:r>
        <w:t>подает исправление как запрос разъяснений в порядке подачи запросов разъяснений.</w:t>
      </w:r>
    </w:p>
    <w:p w14:paraId="7C34DA40" w14:textId="77777777" w:rsidR="00687993" w:rsidRDefault="00687993" w:rsidP="00687993">
      <w:pPr>
        <w:pStyle w:val="113"/>
      </w:pPr>
      <w:r>
        <w:t>Иные требования и условия закупки, представлены в приложениях к настоящей документации</w:t>
      </w:r>
    </w:p>
    <w:p w14:paraId="12A5B201" w14:textId="77777777" w:rsidR="00BC611E" w:rsidRDefault="00696A07" w:rsidP="00161DB9">
      <w:pPr>
        <w:pStyle w:val="1"/>
      </w:pPr>
      <w:r>
        <w:br w:type="page"/>
      </w:r>
      <w:bookmarkStart w:id="11" w:name="_Ref6045534"/>
      <w:bookmarkStart w:id="12" w:name="_Toc143602201"/>
      <w:bookmarkStart w:id="13" w:name="_Ref534988748"/>
      <w:bookmarkEnd w:id="10"/>
      <w:r w:rsidR="00BC611E">
        <w:lastRenderedPageBreak/>
        <w:t xml:space="preserve">Обзор процедуры, </w:t>
      </w:r>
      <w:r w:rsidR="00496594">
        <w:t>участие в закупке</w:t>
      </w:r>
      <w:bookmarkEnd w:id="11"/>
      <w:bookmarkEnd w:id="12"/>
    </w:p>
    <w:p w14:paraId="79AA8170"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BEEA9859AA1D447EB3ECEB31C1910AB2"/>
        </w:placeholder>
        <w15:color w:val="00CCFF"/>
        <w:docPartList>
          <w:docPartGallery w:val="Quick Parts"/>
          <w:docPartCategory w:val="Документация о закупке: правовое основание закупки"/>
        </w:docPartList>
      </w:sdtPr>
      <w:sdtEndPr/>
      <w:sdtContent>
        <w:p w14:paraId="1D34A4EB" w14:textId="77777777"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14:paraId="07A78F56"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4232800D" w14:textId="77777777" w:rsidR="00BC611E" w:rsidRDefault="00BC611E" w:rsidP="00BC611E">
      <w:pPr>
        <w:pStyle w:val="113"/>
      </w:pPr>
      <w:r>
        <w:t>Порядок предоставления документации о закупке</w:t>
      </w:r>
    </w:p>
    <w:p w14:paraId="26675A33"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9BB14A2B618540BFB44B47506F72994D"/>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65FC2A72" w14:textId="77777777" w:rsidR="00BC611E" w:rsidRDefault="00BC611E" w:rsidP="00BC611E">
      <w:pPr>
        <w:pStyle w:val="111"/>
        <w:rPr>
          <w:noProof/>
        </w:rPr>
      </w:pPr>
      <w:r>
        <w:rPr>
          <w:noProof/>
        </w:rPr>
        <w:t>Документация о закупке предоставляется без взимания платы.</w:t>
      </w:r>
    </w:p>
    <w:p w14:paraId="15F5420A"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7CF33F50"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1AD0DD6C"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59CB275D"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1B1FE4A"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4753F1E"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21031A66" w14:textId="388261B8"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876C1">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876C1">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876C1">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1876C1">
        <w:rPr>
          <w:rStyle w:val="affff"/>
        </w:rPr>
        <w:t>7</w:t>
      </w:r>
      <w:r w:rsidRPr="001779D4">
        <w:rPr>
          <w:rStyle w:val="affff"/>
        </w:rPr>
        <w:fldChar w:fldCharType="end"/>
      </w:r>
      <w:r>
        <w:t xml:space="preserve"> документации о закупке.</w:t>
      </w:r>
    </w:p>
    <w:p w14:paraId="0F186CE3" w14:textId="50FCCA07"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876C1">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1876C1">
        <w:rPr>
          <w:rStyle w:val="affff"/>
        </w:rPr>
        <w:t>7</w:t>
      </w:r>
      <w:r w:rsidR="0078694B" w:rsidRPr="001779D4">
        <w:rPr>
          <w:rStyle w:val="affff"/>
        </w:rPr>
        <w:fldChar w:fldCharType="end"/>
      </w:r>
      <w:r w:rsidR="0078694B">
        <w:t xml:space="preserve"> документации о закупке.</w:t>
      </w:r>
    </w:p>
    <w:p w14:paraId="3715EBED"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5F08A40F"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698ABFCB"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0AECC19D"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37CC68F8" w14:textId="77777777"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14:paraId="37E3D021" w14:textId="77777777" w:rsidR="00F55EE8" w:rsidRDefault="00F55EE8" w:rsidP="00F55EE8">
      <w:pPr>
        <w:pStyle w:val="113"/>
      </w:pPr>
      <w:r>
        <w:lastRenderedPageBreak/>
        <w:t>Разъяснение положений документации о закупке</w:t>
      </w:r>
    </w:p>
    <w:p w14:paraId="39B45A41"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56F74867" w14:textId="77777777" w:rsidR="00F55EE8" w:rsidRDefault="00F55EE8" w:rsidP="00F55EE8">
      <w:pPr>
        <w:pStyle w:val="111"/>
      </w:pPr>
      <w:r>
        <w:t>Запрос разъяснений подается в свободной форме.</w:t>
      </w:r>
    </w:p>
    <w:p w14:paraId="67A17A9F"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38EA127C" w14:textId="77777777" w:rsidR="00BC611E" w:rsidRDefault="00BC611E" w:rsidP="00BC611E">
      <w:pPr>
        <w:pStyle w:val="113"/>
      </w:pPr>
      <w:r>
        <w:t>Общие положения об участии в закупке</w:t>
      </w:r>
    </w:p>
    <w:p w14:paraId="06D3E808" w14:textId="6E167BB1"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1876C1">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0A792B3D" w14:textId="77777777"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4" w:name="_Ref5457343"/>
    <w:p w14:paraId="657C7CB4" w14:textId="62AB6DF7" w:rsidR="000D2EC7" w:rsidRPr="008043A4" w:rsidRDefault="00676055" w:rsidP="000D2EC7">
      <w:pPr>
        <w:pStyle w:val="111"/>
        <w:rPr>
          <w:color w:val="FF0000"/>
        </w:rPr>
      </w:pPr>
      <w:sdt>
        <w:sdtPr>
          <w:rPr>
            <w:color w:val="auto"/>
          </w:rPr>
          <w:alias w:val="Порядок подачи заявок"/>
          <w:tag w:val="Порядок подачи заявок"/>
          <w:id w:val="2118091559"/>
          <w:placeholder>
            <w:docPart w:val="DE5116BF644946DEA9B7E12769F5D459"/>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1876C1">
        <w:rPr>
          <w:color w:val="FF0000"/>
        </w:rPr>
        <w:t>1.19</w:t>
      </w:r>
      <w:r w:rsidR="00214BD5">
        <w:rPr>
          <w:color w:val="FF0000"/>
        </w:rPr>
        <w:fldChar w:fldCharType="end"/>
      </w:r>
      <w:r w:rsidR="000D2EC7" w:rsidRPr="008043A4">
        <w:rPr>
          <w:color w:val="FF0000"/>
        </w:rPr>
        <w:t>.</w:t>
      </w:r>
    </w:p>
    <w:p w14:paraId="73C8F269" w14:textId="77777777"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14:paraId="7F088AFF" w14:textId="77777777"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14:paraId="05C9455D" w14:textId="77777777" w:rsidR="000D2EC7" w:rsidRPr="00C2584D"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14:paraId="1576A37B" w14:textId="40B792D6" w:rsidR="00C2584D" w:rsidRPr="00C2584D" w:rsidRDefault="00C2584D" w:rsidP="001C60F1">
      <w:pPr>
        <w:pStyle w:val="111"/>
        <w:rPr>
          <w:color w:val="auto"/>
        </w:rPr>
      </w:pPr>
      <w:r>
        <w:t>В том случае</w:t>
      </w:r>
      <w:r w:rsidR="003663E1">
        <w:t>,</w:t>
      </w:r>
      <w:r w:rsidR="001C60F1">
        <w:t xml:space="preserve"> если на официальном сайте</w:t>
      </w:r>
      <w:r w:rsidR="001C60F1" w:rsidRPr="001C60F1">
        <w:t xml:space="preserve"> организатора закупки</w:t>
      </w:r>
      <w:r w:rsidR="001C60F1">
        <w:t xml:space="preserve"> технические</w:t>
      </w:r>
      <w:r>
        <w:t xml:space="preserve"> </w:t>
      </w:r>
      <w:r w:rsidR="001C60F1">
        <w:t>неполадки или отсутствует техническая возможность направить заявку на официальный сайт организатора закупки</w:t>
      </w:r>
      <w:r w:rsidR="003663E1">
        <w:t>,</w:t>
      </w:r>
      <w:r w:rsidR="001C60F1">
        <w:t xml:space="preserve"> то</w:t>
      </w:r>
      <w:r>
        <w:t xml:space="preserve"> заявки необходимо направлять на электронный адрес </w:t>
      </w:r>
      <w:r w:rsidR="00003AD8">
        <w:t xml:space="preserve"> куратора закупки </w:t>
      </w:r>
      <w:r w:rsidR="00214BD5" w:rsidRPr="00811A6A">
        <w:rPr>
          <w:color w:val="FF0000"/>
        </w:rPr>
        <w:t xml:space="preserve">и </w:t>
      </w:r>
      <w:r w:rsidR="00214BD5" w:rsidRPr="004A7A1C">
        <w:rPr>
          <w:color w:val="FF0000"/>
        </w:rPr>
        <w:t>направить дополнительное уведомительное письмо</w:t>
      </w:r>
      <w:r w:rsidR="00214BD5"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1876C1">
        <w:rPr>
          <w:color w:val="FF0000"/>
        </w:rPr>
        <w:t>1.19</w:t>
      </w:r>
      <w:r w:rsidR="00214BD5">
        <w:rPr>
          <w:color w:val="FF0000"/>
        </w:rPr>
        <w:fldChar w:fldCharType="end"/>
      </w:r>
      <w:r w:rsidR="00214BD5" w:rsidRPr="008043A4">
        <w:rPr>
          <w:color w:val="FF0000"/>
        </w:rPr>
        <w:t>.</w:t>
      </w:r>
    </w:p>
    <w:p w14:paraId="036A5CFC" w14:textId="77777777" w:rsidR="00C2584D" w:rsidRPr="00C2584D" w:rsidRDefault="00C2584D" w:rsidP="00C2584D">
      <w:pPr>
        <w:pStyle w:val="111"/>
        <w:rPr>
          <w:color w:val="auto"/>
        </w:rPr>
      </w:pPr>
      <w:r w:rsidRPr="00C2584D">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227DE4F9" w14:textId="77777777" w:rsidR="00C2584D" w:rsidRPr="00C2584D" w:rsidRDefault="00C2584D" w:rsidP="00C2584D">
      <w:pPr>
        <w:pStyle w:val="111"/>
        <w:rPr>
          <w:color w:val="auto"/>
        </w:rPr>
      </w:pPr>
      <w:r w:rsidRPr="00C2584D">
        <w:rPr>
          <w:color w:val="auto"/>
        </w:rPr>
        <w:t>Размер одного письма (суммы размеров файлов, пересылаемого архива) не должен превышать 30 мегабайт.</w:t>
      </w:r>
    </w:p>
    <w:p w14:paraId="52C5EB7D" w14:textId="77777777" w:rsidR="00BC611E" w:rsidRDefault="00990687" w:rsidP="00BC611E">
      <w:pPr>
        <w:pStyle w:val="113"/>
      </w:pPr>
      <w:r>
        <w:t>Участие консорциума в закупке</w:t>
      </w:r>
      <w:bookmarkEnd w:id="14"/>
    </w:p>
    <w:p w14:paraId="0DE7FBBF"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17B17FFE"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F87F032" w14:textId="77777777"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14:paraId="6D165520"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0CCC97DA"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FEA36FA" w14:textId="77777777" w:rsidR="00BC611E" w:rsidRDefault="00BC611E" w:rsidP="00BC611E">
      <w:pPr>
        <w:pStyle w:val="113"/>
      </w:pPr>
      <w:r>
        <w:lastRenderedPageBreak/>
        <w:t>Привлечение субподрядчиков</w:t>
      </w:r>
    </w:p>
    <w:p w14:paraId="774BD1CF" w14:textId="77777777"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14:paraId="32BCECDC" w14:textId="77777777" w:rsidR="00595496" w:rsidRDefault="007455FB" w:rsidP="00595496">
      <w:pPr>
        <w:pStyle w:val="111"/>
      </w:pPr>
      <w:r w:rsidRPr="007455FB">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14:paraId="14D774BD" w14:textId="77777777" w:rsidR="00595496" w:rsidRDefault="007455FB" w:rsidP="00595496">
      <w:pPr>
        <w:pStyle w:val="111"/>
      </w:pPr>
      <w:r w:rsidRPr="007455FB">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14:paraId="28A62EB5" w14:textId="77777777"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0A5AAA80" w14:textId="77777777" w:rsidR="00BC611E" w:rsidRDefault="00BC611E" w:rsidP="00BC611E">
      <w:pPr>
        <w:pStyle w:val="113"/>
      </w:pPr>
      <w:r>
        <w:t>Победа в закупке</w:t>
      </w:r>
    </w:p>
    <w:p w14:paraId="534BB4A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A5F82A8"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5D241BC8" w14:textId="77777777" w:rsidR="00BC611E" w:rsidRDefault="00676055" w:rsidP="00BC611E">
      <w:pPr>
        <w:pStyle w:val="a0"/>
      </w:pPr>
      <w:sdt>
        <w:sdtPr>
          <w:alias w:val="Определения победителя"/>
          <w:tag w:val="Определения победителя"/>
          <w:id w:val="-121613066"/>
          <w:lock w:val="sdtLocked"/>
          <w:placeholder>
            <w:docPart w:val="BEEA9859AA1D447EB3ECEB31C1910AB2"/>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14:paraId="4D4A9CB3" w14:textId="77777777" w:rsidR="00BC611E" w:rsidRDefault="00BC611E" w:rsidP="00BC611E">
      <w:pPr>
        <w:pStyle w:val="113"/>
      </w:pPr>
      <w:r>
        <w:t>Изменение документации о закупке, отмена закупки</w:t>
      </w:r>
    </w:p>
    <w:p w14:paraId="426A5F16"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r w:rsidR="009E0023">
        <w:t>.</w:t>
      </w:r>
    </w:p>
    <w:p w14:paraId="05CEA397" w14:textId="77777777" w:rsidR="00BC611E" w:rsidRDefault="00BC611E" w:rsidP="00BC611E">
      <w:pPr>
        <w:pStyle w:val="113"/>
      </w:pPr>
      <w:r>
        <w:t>Специальные процедуры</w:t>
      </w:r>
    </w:p>
    <w:p w14:paraId="63668E1A"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14:paraId="706668C3" w14:textId="77777777"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14:paraId="23CE0192" w14:textId="77777777" w:rsidR="00743B9E" w:rsidRDefault="00BC611E" w:rsidP="00514905">
      <w:pPr>
        <w:pStyle w:val="1"/>
      </w:pPr>
      <w:r>
        <w:br w:type="page"/>
      </w:r>
      <w:bookmarkStart w:id="15" w:name="_Ref6045544"/>
      <w:bookmarkStart w:id="16" w:name="_Toc143602202"/>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3"/>
      <w:bookmarkEnd w:id="15"/>
      <w:bookmarkEnd w:id="16"/>
    </w:p>
    <w:p w14:paraId="311EF3EA"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BEEA9859AA1D447EB3ECEB31C1910AB2"/>
        </w:placeholder>
        <w15:color w:val="00CCFF"/>
        <w:docPartList>
          <w:docPartGallery w:val="Quick Parts"/>
          <w:docPartCategory w:val="Документация о закупке: порядок рассмотрения частей заявок"/>
        </w:docPartList>
      </w:sdtPr>
      <w:sdtEndPr/>
      <w:sdtContent>
        <w:p w14:paraId="0B80227D" w14:textId="77777777"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4DB7DE04" w14:textId="77777777" w:rsidR="00822180" w:rsidRDefault="00822180" w:rsidP="00850327">
          <w:pPr>
            <w:pStyle w:val="111"/>
          </w:pPr>
          <w:r>
            <w:t>В рамках закупки составляется только итоговый протокол.</w:t>
          </w:r>
        </w:p>
        <w:p w14:paraId="21CD19AB" w14:textId="77777777"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545E8345"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48DED937"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283FE315"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35F756C6" w14:textId="77777777" w:rsidR="00FC43C8" w:rsidRDefault="00FC43C8" w:rsidP="00AE3EA2">
      <w:pPr>
        <w:pStyle w:val="113"/>
      </w:pPr>
      <w:r>
        <w:t>Основания отклонения заявки на участие в закупке</w:t>
      </w:r>
    </w:p>
    <w:p w14:paraId="6CC8C1F8" w14:textId="77777777" w:rsidR="00AC3004" w:rsidRDefault="00AC3004" w:rsidP="00ED213E">
      <w:pPr>
        <w:pStyle w:val="111"/>
      </w:pPr>
      <w:r>
        <w:t xml:space="preserve">Закупочная комиссия </w:t>
      </w:r>
      <w:r w:rsidR="00BA3A41" w:rsidRPr="002E30A6">
        <w:rPr>
          <w:color w:val="auto"/>
        </w:rPr>
        <w:t>вправе</w:t>
      </w:r>
      <w:r w:rsidR="00BA3A41">
        <w:t xml:space="preserve"> отклонить </w:t>
      </w:r>
      <w:r>
        <w:t>заявку на участие в закупке в следующих случаях:</w:t>
      </w:r>
    </w:p>
    <w:p w14:paraId="6CC63157"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0A5FC654"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17483167"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479BE853" w14:textId="77777777" w:rsidR="00ED213E" w:rsidRDefault="00ED213E" w:rsidP="00AC3004">
      <w:pPr>
        <w:pStyle w:val="a0"/>
      </w:pPr>
      <w:r>
        <w:t>Заявка содержит недостоверную информацию.</w:t>
      </w:r>
    </w:p>
    <w:p w14:paraId="432CA2E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227331B8" w14:textId="77777777" w:rsidR="00D31C5D" w:rsidRDefault="00D31C5D" w:rsidP="00D31C5D">
      <w:pPr>
        <w:pStyle w:val="a0"/>
        <w:rPr>
          <w:color w:val="auto"/>
        </w:rPr>
      </w:pPr>
      <w:r w:rsidRPr="002E30A6">
        <w:rPr>
          <w:color w:val="auto"/>
        </w:rPr>
        <w:t>Предлагаемая цена заявки превышает начальную (максимальную) цену договора (цена лота).</w:t>
      </w:r>
    </w:p>
    <w:p w14:paraId="38472E98" w14:textId="68E72A5D" w:rsidR="00D31C5D" w:rsidRPr="002E30A6" w:rsidRDefault="00D31C5D" w:rsidP="00D31C5D">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w:t>
      </w:r>
      <w:r w:rsidRPr="00003AD8">
        <w:rPr>
          <w:highlight w:val="yellow"/>
        </w:rPr>
        <w:t xml:space="preserve">на </w:t>
      </w:r>
      <w:r w:rsidR="00003AD8" w:rsidRPr="00003AD8">
        <w:rPr>
          <w:highlight w:val="yellow"/>
        </w:rPr>
        <w:t>50%</w:t>
      </w:r>
      <w:r w:rsidRPr="00003AD8">
        <w:rPr>
          <w:highlight w:val="yellow"/>
        </w:rPr>
        <w:t xml:space="preserve"> и более</w:t>
      </w:r>
      <w:r>
        <w:t xml:space="preserve"> от</w:t>
      </w:r>
      <w:r w:rsidRPr="009A6E5C">
        <w:t xml:space="preserve"> </w:t>
      </w:r>
      <w:r w:rsidRPr="00925809">
        <w:t>НМЦД</w:t>
      </w:r>
      <w:r>
        <w:t>.</w:t>
      </w:r>
    </w:p>
    <w:p w14:paraId="1DD35364" w14:textId="77777777" w:rsidR="00D31C5D" w:rsidRPr="002E30A6" w:rsidRDefault="00D31C5D" w:rsidP="00D31C5D">
      <w:pPr>
        <w:pStyle w:val="a0"/>
        <w:rPr>
          <w:color w:val="auto"/>
        </w:rPr>
      </w:pPr>
      <w:r w:rsidRPr="002E30A6">
        <w:rPr>
          <w:color w:val="auto"/>
        </w:rPr>
        <w:t>По решению закупочной комиссии в иных случаях.</w:t>
      </w:r>
    </w:p>
    <w:p w14:paraId="4F32D275"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6BC0B602" w14:textId="33C914EC"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1876C1">
        <w:rPr>
          <w:rStyle w:val="affff"/>
        </w:rPr>
        <w:t>7.3</w:t>
      </w:r>
      <w:r w:rsidR="00F7694B" w:rsidRPr="001779D4">
        <w:rPr>
          <w:rStyle w:val="affff"/>
        </w:rPr>
        <w:fldChar w:fldCharType="end"/>
      </w:r>
      <w:r>
        <w:t>.</w:t>
      </w:r>
    </w:p>
    <w:p w14:paraId="5B134CF5" w14:textId="77777777" w:rsidR="00804F4E" w:rsidRDefault="00F74349" w:rsidP="00C07F23">
      <w:pPr>
        <w:pStyle w:val="113"/>
      </w:pPr>
      <w:bookmarkStart w:id="17" w:name="_Ref6048070"/>
      <w:r>
        <w:t>Разрешение коллизий</w:t>
      </w:r>
      <w:r w:rsidR="003F1AC0">
        <w:t xml:space="preserve"> и неполноты</w:t>
      </w:r>
      <w:r w:rsidR="00492F5D">
        <w:t xml:space="preserve"> заявки на участие в закупке</w:t>
      </w:r>
      <w:bookmarkEnd w:id="17"/>
    </w:p>
    <w:p w14:paraId="0E7C31F1"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4D94A359"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5A4B5B08"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17F0299C" w14:textId="77777777"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73790821" w14:textId="77777777" w:rsidR="005F6559" w:rsidRDefault="005F6559" w:rsidP="005F6559">
      <w:pPr>
        <w:pStyle w:val="113"/>
      </w:pPr>
      <w:r>
        <w:t>Исправление заявки на участие в закупке</w:t>
      </w:r>
    </w:p>
    <w:p w14:paraId="0539DE9E"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181DF3FF" w14:textId="77777777" w:rsidR="004F61AE" w:rsidRDefault="00806211" w:rsidP="00C07F23">
      <w:pPr>
        <w:pStyle w:val="113"/>
      </w:pPr>
      <w:r>
        <w:t>Особенности рассмотрения документов участника закупки</w:t>
      </w:r>
    </w:p>
    <w:p w14:paraId="502631A3"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44B164D" w14:textId="77777777" w:rsidR="0023140C" w:rsidRDefault="0023140C" w:rsidP="0023140C">
      <w:pPr>
        <w:pStyle w:val="110"/>
        <w:numPr>
          <w:ilvl w:val="1"/>
          <w:numId w:val="1"/>
        </w:numPr>
      </w:pPr>
      <w:r>
        <w:t>Дозапрос</w:t>
      </w:r>
    </w:p>
    <w:sdt>
      <w:sdtPr>
        <w:alias w:val="Дозапрос"/>
        <w:tag w:val="Дозапрос"/>
        <w:id w:val="-141890987"/>
        <w:lock w:val="sdtLocked"/>
        <w:placeholder>
          <w:docPart w:val="4CA8D59101F648C999E7F73FB0E6001D"/>
        </w:placeholder>
        <w15:color w:val="00CCFF"/>
        <w:docPartList>
          <w:docPartGallery w:val="Quick Parts"/>
          <w:docPartCategory w:val="Документация о закупке: дозапрос"/>
        </w:docPartList>
      </w:sdtPr>
      <w:sdtEndPr/>
      <w:sdtContent>
        <w:p w14:paraId="2FA36AE1" w14:textId="77777777" w:rsidR="00822180" w:rsidRDefault="00822180" w:rsidP="00850327">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14:paraId="2B480A96" w14:textId="77777777"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05CAF5F6" w14:textId="77777777" w:rsidR="00C07F23" w:rsidRDefault="00D8017A" w:rsidP="00C07F23">
      <w:pPr>
        <w:pStyle w:val="113"/>
      </w:pPr>
      <w:r>
        <w:t>Особенности рассмотрения</w:t>
      </w:r>
      <w:r w:rsidR="00C07F23">
        <w:t xml:space="preserve"> сведений об опыте</w:t>
      </w:r>
    </w:p>
    <w:p w14:paraId="564A8D32" w14:textId="2F1D8B37" w:rsidR="00C07F23" w:rsidRDefault="00C07F23" w:rsidP="00C07F23">
      <w:pPr>
        <w:pStyle w:val="111"/>
      </w:pPr>
      <w:bookmarkStart w:id="18" w:name="_Ref535245064"/>
      <w:r>
        <w:t>Закупочной комиссией рассматрива</w:t>
      </w:r>
      <w:r w:rsidR="00C90F29">
        <w:t>ю</w:t>
      </w:r>
      <w:r>
        <w:t xml:space="preserve">тся </w:t>
      </w:r>
      <w:r w:rsidR="00671EC6">
        <w:t>первый (-ые)</w:t>
      </w:r>
      <w:r>
        <w:t xml:space="preserve"> </w:t>
      </w:r>
      <w:bookmarkStart w:id="19" w:name="КДоговоров"/>
      <w:sdt>
        <w:sdtPr>
          <w:rPr>
            <w:rStyle w:val="aff9"/>
          </w:rPr>
          <w:alias w:val="Количество рассматриваемых договоров"/>
          <w:tag w:val="Количество рассматриваемых договоров"/>
          <w:id w:val="1048727144"/>
          <w:placeholder>
            <w:docPart w:val="4701630DCD8442228F72C351A6D868EE"/>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732437">
            <w:rPr>
              <w:rStyle w:val="aff9"/>
              <w:noProof/>
            </w:rPr>
            <w:t>«</w:t>
          </w:r>
          <w:r w:rsidR="00003AD8">
            <w:rPr>
              <w:rStyle w:val="aff9"/>
              <w:noProof/>
            </w:rPr>
            <w:t>2</w:t>
          </w:r>
          <w:r w:rsidR="00965BDA" w:rsidRPr="00C36C80">
            <w:rPr>
              <w:rStyle w:val="aff9"/>
            </w:rPr>
            <w:fldChar w:fldCharType="end"/>
          </w:r>
        </w:sdtContent>
      </w:sdt>
      <w:bookmarkEnd w:id="19"/>
      <w:r w:rsidR="00671EC6">
        <w:t xml:space="preserve"> договор (-а; -ов)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8"/>
    </w:p>
    <w:p w14:paraId="0517A52A"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7727E23E" w14:textId="1F8BC542"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4701630DCD8442228F72C351A6D868EE"/>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732437">
            <w:rPr>
              <w:rStyle w:val="aff9"/>
              <w:noProof/>
            </w:rPr>
            <w:t>«</w:t>
          </w:r>
          <w:r w:rsidR="00003AD8">
            <w:rPr>
              <w:rStyle w:val="aff9"/>
              <w:noProof/>
            </w:rPr>
            <w:t>36</w:t>
          </w:r>
          <w:r w:rsidR="00732437">
            <w:rPr>
              <w:rStyle w:val="aff9"/>
              <w:noProof/>
            </w:rPr>
            <w:t>»</w:t>
          </w:r>
          <w:r w:rsidR="006A44F6" w:rsidRPr="00C36C80">
            <w:rPr>
              <w:rStyle w:val="aff9"/>
            </w:rPr>
            <w:fldChar w:fldCharType="end"/>
          </w:r>
        </w:sdtContent>
      </w:sdt>
      <w:r w:rsidR="004569F3">
        <w:t xml:space="preserve"> месяц</w:t>
      </w:r>
      <w:r w:rsidR="00EB133F">
        <w:t>ев</w:t>
      </w:r>
      <w:r w:rsidR="004569F3">
        <w:t xml:space="preserve"> </w:t>
      </w:r>
      <w:r w:rsidR="004A0D6C" w:rsidRPr="004A0D6C">
        <w:t>до дня размещения закупки</w:t>
      </w:r>
      <w:r w:rsidR="0006010B">
        <w:t>;</w:t>
      </w:r>
    </w:p>
    <w:p w14:paraId="501F683F" w14:textId="3EF60F43"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4701630DCD8442228F72C351A6D868EE"/>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732437">
            <w:rPr>
              <w:rStyle w:val="aff9"/>
              <w:noProof/>
            </w:rPr>
            <w:t>«</w:t>
          </w:r>
          <w:r w:rsidR="008175D2">
            <w:rPr>
              <w:rStyle w:val="aff9"/>
              <w:noProof/>
            </w:rPr>
            <w:t>отлов бездомных животных</w:t>
          </w:r>
          <w:r w:rsidR="00732437">
            <w:rPr>
              <w:rStyle w:val="aff9"/>
              <w:noProof/>
            </w:rPr>
            <w:t>»</w:t>
          </w:r>
          <w:r w:rsidR="00974B72" w:rsidRPr="00C36C80">
            <w:rPr>
              <w:rStyle w:val="aff9"/>
            </w:rPr>
            <w:fldChar w:fldCharType="end"/>
          </w:r>
        </w:sdtContent>
      </w:sdt>
      <w:r w:rsidR="00C07F23">
        <w:t>.</w:t>
      </w:r>
    </w:p>
    <w:p w14:paraId="5FEF1F50" w14:textId="77777777" w:rsidR="00F81DE1" w:rsidRDefault="00F81DE1" w:rsidP="00F81DE1">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732437">
        <w:rPr>
          <w:rStyle w:val="aff9"/>
          <w:noProof/>
        </w:rPr>
        <w:t>«ДоговорыСубподряда»</w:t>
      </w:r>
      <w:r w:rsidRPr="000759B9">
        <w:rPr>
          <w:rStyle w:val="aff9"/>
          <w:noProof/>
        </w:rPr>
        <w:fldChar w:fldCharType="end"/>
      </w:r>
      <w:r>
        <w:t>.</w:t>
      </w:r>
    </w:p>
    <w:p w14:paraId="73912583"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259108C"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4DDC8B5F" w14:textId="77777777" w:rsidR="008B7E5B" w:rsidRDefault="00D8017A" w:rsidP="005435C0">
      <w:pPr>
        <w:pStyle w:val="113"/>
        <w:keepNext/>
      </w:pPr>
      <w:r>
        <w:lastRenderedPageBreak/>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BEEA9859AA1D447EB3ECEB31C1910AB2"/>
        </w:placeholder>
        <w15:color w:val="00CCFF"/>
        <w:docPartList>
          <w:docPartGallery w:val="Quick Parts"/>
          <w:docPartCategory w:val="Документация о закупке: сравнение цен"/>
        </w:docPartList>
      </w:sdtPr>
      <w:sdtEndPr/>
      <w:sdtContent>
        <w:p w14:paraId="20DBA46A" w14:textId="77777777"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BEEA9859AA1D447EB3ECEB31C1910AB2"/>
        </w:placeholder>
        <w15:color w:val="00CCFF"/>
        <w:docPartList>
          <w:docPartGallery w:val="Quick Parts"/>
          <w:docPartCategory w:val="Документация о закупке: приоритет РФ"/>
        </w:docPartList>
      </w:sdtPr>
      <w:sdtEndPr/>
      <w:sdtContent>
        <w:p w14:paraId="253F3560" w14:textId="77777777"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04EF6691" w14:textId="77777777"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6F3E6F1D" w14:textId="77777777"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14:paraId="49398C58" w14:textId="77777777"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14:paraId="3FC9D985" w14:textId="77777777" w:rsidR="005D5EE5" w:rsidRDefault="005D5EE5" w:rsidP="005D5EE5">
      <w:pPr>
        <w:pStyle w:val="a0"/>
      </w:pPr>
      <w:r>
        <w:t>Для физических лиц — на основании документов, удостоверяющих личность.</w:t>
      </w:r>
    </w:p>
    <w:p w14:paraId="3DAA9D15" w14:textId="77777777"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14:paraId="5558F955" w14:textId="77777777"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14:paraId="51620F64" w14:textId="77777777" w:rsidR="005D5EE5" w:rsidRDefault="005D5EE5" w:rsidP="005D5EE5">
      <w:pPr>
        <w:pStyle w:val="a0"/>
      </w:pPr>
      <w:r>
        <w:t>Закупка признана несостоявшейся и договор заключается с единственным участником закупки.</w:t>
      </w:r>
    </w:p>
    <w:p w14:paraId="39F53D2E" w14:textId="77777777"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14:paraId="1038DCFD" w14:textId="77777777"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14:paraId="70829020" w14:textId="77777777"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14:paraId="5BE020FF" w14:textId="77777777"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14:paraId="405EBCC4" w14:textId="77777777" w:rsidR="00CF04BF" w:rsidRDefault="00394E9E" w:rsidP="00CF04BF">
      <w:pPr>
        <w:pStyle w:val="113"/>
      </w:pPr>
      <w:r>
        <w:t>Сопоставление и оценка заявок на участие в закупке</w:t>
      </w:r>
    </w:p>
    <w:p w14:paraId="0D7C74C9" w14:textId="77777777" w:rsidR="00822180" w:rsidRDefault="00822180" w:rsidP="00170122">
      <w:pPr>
        <w:pStyle w:val="111"/>
      </w:pPr>
      <w:r>
        <w:lastRenderedPageBreak/>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7A9904BA" w14:textId="77777777"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5B575F3C" w14:textId="77777777"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14:paraId="41ED70D1" w14:textId="77777777"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14:paraId="4D0DCA9B" w14:textId="77777777" w:rsidR="0023140C" w:rsidRDefault="0023140C" w:rsidP="0023140C">
      <w:pPr>
        <w:pStyle w:val="110"/>
        <w:numPr>
          <w:ilvl w:val="1"/>
          <w:numId w:val="1"/>
        </w:numPr>
      </w:pPr>
      <w:r>
        <w:t>Переторжка</w:t>
      </w:r>
    </w:p>
    <w:p w14:paraId="25227D7E" w14:textId="77777777"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373514CE" w14:textId="77777777" w:rsidR="00AC1DE7" w:rsidRDefault="00AC1DE7" w:rsidP="00850327">
      <w:pPr>
        <w:pStyle w:val="111"/>
      </w:pPr>
      <w:r>
        <w:t>В переторжке имеют право участвовать все участники закупки, заявки которых не были отклонены.</w:t>
      </w:r>
    </w:p>
    <w:p w14:paraId="0A6BE800" w14:textId="77777777" w:rsidR="00AC1DE7" w:rsidRDefault="00AC1DE7" w:rsidP="00850327">
      <w:pPr>
        <w:pStyle w:val="111"/>
      </w:pPr>
      <w:r>
        <w:t xml:space="preserve">Участник имеет право не улучшать сведения заявки. </w:t>
      </w:r>
    </w:p>
    <w:p w14:paraId="68AFEE36" w14:textId="77777777" w:rsidR="00AC1DE7" w:rsidRDefault="00AC1DE7" w:rsidP="00850327">
      <w:pPr>
        <w:pStyle w:val="111"/>
      </w:pPr>
      <w:r>
        <w:t>Если участник не предоставил улучшенных сведений заявки, то действует прежняя редакция заявки.</w:t>
      </w:r>
    </w:p>
    <w:p w14:paraId="40527FE2" w14:textId="77777777"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3800DB04" w14:textId="77777777"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14:paraId="13DF0119" w14:textId="77777777" w:rsidR="00AC1DE7" w:rsidRDefault="00AC1DE7" w:rsidP="00850327">
      <w:pPr>
        <w:pStyle w:val="111"/>
      </w:pPr>
      <w:r>
        <w:t>В предварительной ранжировке альтернативные предложения учитываются наравне с основными.</w:t>
      </w:r>
    </w:p>
    <w:p w14:paraId="6D39CAFC" w14:textId="77777777" w:rsidR="00AC1DE7" w:rsidRDefault="00AC1DE7" w:rsidP="00850327">
      <w:pPr>
        <w:pStyle w:val="111"/>
      </w:pPr>
      <w:r>
        <w:t>Переторжка может проводиться многократно.</w:t>
      </w:r>
    </w:p>
    <w:p w14:paraId="5D2D1A82" w14:textId="77777777" w:rsidR="00AC1DE7" w:rsidRDefault="00AC1DE7" w:rsidP="00850327">
      <w:pPr>
        <w:pStyle w:val="111"/>
      </w:pPr>
      <w:r>
        <w:t>Переторжка может иметь очную, заочную либо очно-заочную (смешанную) форму проведения.</w:t>
      </w:r>
    </w:p>
    <w:p w14:paraId="265EDBE6" w14:textId="77777777" w:rsidR="00AC1DE7" w:rsidRDefault="00AC1DE7" w:rsidP="00850327">
      <w:pPr>
        <w:pStyle w:val="111"/>
      </w:pPr>
      <w:r>
        <w:t>Переторжка может быть проведена в последовательной или единовременной форме.</w:t>
      </w:r>
    </w:p>
    <w:p w14:paraId="2026C4E6" w14:textId="77777777"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0A5C63D4" w14:textId="77777777"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156E7F4E" w14:textId="77777777"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4B168B28" w14:textId="77777777"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3AE563BC" w14:textId="77777777"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0D2FF3D9" w14:textId="77777777"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03AA896D" w14:textId="77777777" w:rsidR="001204D8" w:rsidRDefault="001204D8" w:rsidP="00055118">
      <w:pPr>
        <w:pStyle w:val="113"/>
      </w:pPr>
      <w:r>
        <w:t>Ранжирование заявок</w:t>
      </w:r>
      <w:r w:rsidR="00690492">
        <w:t>, подведение итогов</w:t>
      </w:r>
    </w:p>
    <w:p w14:paraId="4066D9EA" w14:textId="77777777" w:rsidR="001204D8" w:rsidRDefault="001204D8" w:rsidP="001204D8">
      <w:pPr>
        <w:pStyle w:val="111"/>
      </w:pPr>
      <w:r>
        <w:lastRenderedPageBreak/>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44C2AC24"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BEEA9859AA1D447EB3ECEB31C1910AB2"/>
        </w:placeholder>
        <w15:color w:val="00CCFF"/>
        <w:docPartList>
          <w:docPartGallery w:val="Quick Parts"/>
          <w:docPartCategory w:val="Документация о закупке: разрешение коллизии равного рейтинга"/>
        </w:docPartList>
      </w:sdtPr>
      <w:sdtEndPr/>
      <w:sdtContent>
        <w:p w14:paraId="7B52BB83" w14:textId="77777777"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2FF09A02" w14:textId="77777777" w:rsidR="00EC6076" w:rsidRPr="00440204" w:rsidRDefault="00EC6076" w:rsidP="00EC6076">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3C511DA9" w14:textId="77777777"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0EEBBB8F" w14:textId="77777777"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0487044A" w14:textId="77777777"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4ABC4C38" w14:textId="77777777"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34C4E92B" w14:textId="77777777"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0131F4E3" w14:textId="77777777" w:rsidR="00B17350" w:rsidRDefault="00B17350" w:rsidP="00863567">
      <w:pPr>
        <w:pStyle w:val="113"/>
      </w:pPr>
      <w:r>
        <w:t>Заключение договора</w:t>
      </w:r>
    </w:p>
    <w:p w14:paraId="748C48E8"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44D5DF13"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5BDBA568" w14:textId="77777777" w:rsidR="00D13D33" w:rsidRPr="00C736AB" w:rsidRDefault="00D13D33" w:rsidP="00D13D33">
      <w:pPr>
        <w:pStyle w:val="111"/>
      </w:pPr>
      <w:r w:rsidRPr="00C736AB">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146567E4" w14:textId="77777777"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114F58E4" w14:textId="77777777"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2C11EC1C"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BEEA9859AA1D447EB3ECEB31C1910AB2"/>
        </w:placeholder>
        <w15:color w:val="00CCFF"/>
        <w:docPartList>
          <w:docPartGallery w:val="Quick Parts"/>
          <w:docPartCategory w:val="Документация о закупке: договоры"/>
        </w:docPartList>
      </w:sdtPr>
      <w:sdtEndPr/>
      <w:sdtContent>
        <w:p w14:paraId="469BBA60" w14:textId="77777777" w:rsidR="00D13D33" w:rsidRDefault="00822180" w:rsidP="00D13D33">
          <w:pPr>
            <w:pStyle w:val="111"/>
          </w:pPr>
          <w:r>
            <w:t xml:space="preserve">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w:t>
          </w:r>
          <w:r>
            <w:lastRenderedPageBreak/>
            <w:t>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5F49C44C" w14:textId="77777777" w:rsidR="00D13D33" w:rsidRDefault="00D13D33" w:rsidP="00D13D33">
      <w:pPr>
        <w:pStyle w:val="111"/>
      </w:pPr>
      <w:r w:rsidRPr="00C736AB">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C736AB">
        <w:rPr>
          <w:b/>
        </w:rPr>
        <w:t>7.12.7</w:t>
      </w:r>
      <w:r w:rsidRPr="00C736AB">
        <w:t xml:space="preserve"> срок отсчитывается после получения такого согласования (одобрения, утверждения).</w:t>
      </w:r>
    </w:p>
    <w:p w14:paraId="2BFC8621" w14:textId="77777777" w:rsidR="00585250" w:rsidRPr="00C736AB" w:rsidRDefault="00585250" w:rsidP="00585250">
      <w:pPr>
        <w:pStyle w:val="111"/>
      </w:pPr>
      <w:r w:rsidRPr="00585250">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11B276C2" w14:textId="77777777"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14:paraId="5ECCC2CF" w14:textId="77777777" w:rsidTr="002D53E6">
        <w:tc>
          <w:tcPr>
            <w:tcW w:w="14270" w:type="dxa"/>
            <w:vAlign w:val="bottom"/>
          </w:tcPr>
          <w:p w14:paraId="0682B0FE" w14:textId="77777777" w:rsidR="00976DC4" w:rsidRDefault="00976DC4" w:rsidP="002D53E6">
            <w:pPr>
              <w:pStyle w:val="111"/>
              <w:numPr>
                <w:ilvl w:val="0"/>
                <w:numId w:val="0"/>
              </w:numPr>
              <w:jc w:val="right"/>
            </w:pPr>
            <w:bookmarkStart w:id="20" w:name="_Hlk74636283"/>
            <w:r>
              <w:lastRenderedPageBreak/>
              <w:t xml:space="preserve">Приложение </w:t>
            </w:r>
          </w:p>
        </w:tc>
      </w:tr>
      <w:tr w:rsidR="00976DC4" w14:paraId="56CB92A5" w14:textId="77777777" w:rsidTr="002D53E6">
        <w:tc>
          <w:tcPr>
            <w:tcW w:w="14270" w:type="dxa"/>
            <w:vAlign w:val="bottom"/>
          </w:tcPr>
          <w:p w14:paraId="705A646D" w14:textId="77777777" w:rsidR="00976DC4" w:rsidRPr="00D10358" w:rsidRDefault="00976DC4" w:rsidP="002D53E6">
            <w:pPr>
              <w:pStyle w:val="1"/>
              <w:jc w:val="left"/>
            </w:pPr>
            <w:bookmarkStart w:id="21" w:name="_Toc74635815"/>
            <w:bookmarkStart w:id="22" w:name="_Toc143602203"/>
            <w:r>
              <w:t>Критерии оценки заявок</w:t>
            </w:r>
            <w:bookmarkEnd w:id="21"/>
            <w:bookmarkEnd w:id="22"/>
          </w:p>
        </w:tc>
      </w:tr>
    </w:tbl>
    <w:p w14:paraId="5AC5B741" w14:textId="77777777" w:rsidR="00976DC4" w:rsidRDefault="00976DC4" w:rsidP="00976DC4">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4A0D6C" w:rsidRPr="00DC4B8F" w14:paraId="77C33572" w14:textId="77777777" w:rsidTr="004A0D6C">
        <w:tc>
          <w:tcPr>
            <w:tcW w:w="426" w:type="dxa"/>
            <w:vAlign w:val="center"/>
          </w:tcPr>
          <w:p w14:paraId="6E14275B"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w:t>
            </w:r>
          </w:p>
        </w:tc>
        <w:tc>
          <w:tcPr>
            <w:tcW w:w="1871" w:type="dxa"/>
            <w:vAlign w:val="center"/>
          </w:tcPr>
          <w:p w14:paraId="1636B9BC"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Критерии</w:t>
            </w:r>
          </w:p>
        </w:tc>
        <w:tc>
          <w:tcPr>
            <w:tcW w:w="4538" w:type="dxa"/>
            <w:vAlign w:val="center"/>
          </w:tcPr>
          <w:p w14:paraId="4C801585"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Предмет оценки</w:t>
            </w:r>
          </w:p>
        </w:tc>
        <w:tc>
          <w:tcPr>
            <w:tcW w:w="2125" w:type="dxa"/>
            <w:vAlign w:val="center"/>
          </w:tcPr>
          <w:p w14:paraId="68C6804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Предельный показатель</w:t>
            </w:r>
          </w:p>
        </w:tc>
        <w:tc>
          <w:tcPr>
            <w:tcW w:w="1842" w:type="dxa"/>
            <w:vAlign w:val="center"/>
          </w:tcPr>
          <w:p w14:paraId="22352D3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Предпочтительный показатель</w:t>
            </w:r>
          </w:p>
        </w:tc>
        <w:tc>
          <w:tcPr>
            <w:tcW w:w="3968" w:type="dxa"/>
            <w:vAlign w:val="center"/>
          </w:tcPr>
          <w:p w14:paraId="6D15757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Порядок оценки</w:t>
            </w:r>
          </w:p>
        </w:tc>
        <w:tc>
          <w:tcPr>
            <w:tcW w:w="850" w:type="dxa"/>
            <w:vAlign w:val="center"/>
          </w:tcPr>
          <w:p w14:paraId="6B495809"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Вес критерия</w:t>
            </w:r>
          </w:p>
        </w:tc>
      </w:tr>
      <w:tr w:rsidR="004A0D6C" w:rsidRPr="00DC4B8F" w14:paraId="388EEA7F" w14:textId="77777777" w:rsidTr="004A0D6C">
        <w:tc>
          <w:tcPr>
            <w:tcW w:w="426" w:type="dxa"/>
          </w:tcPr>
          <w:p w14:paraId="16E65113"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1CC106B8" w14:textId="03571AF9" w:rsidR="004A0D6C" w:rsidRPr="00DC4B8F" w:rsidRDefault="008026C5"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"Критерий_цена_договора" </w:instrText>
            </w:r>
            <w:r w:rsidRPr="00DC4B8F">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rPr>
              <w:t>Ц</w:t>
            </w:r>
            <w:r w:rsidRPr="00DC4B8F">
              <w:rPr>
                <w:rFonts w:ascii="Times New Roman" w:hAnsi="Times New Roman" w:cs="Times New Roman"/>
                <w:noProof/>
                <w:sz w:val="24"/>
                <w:szCs w:val="24"/>
                <w:lang w:val="en-US"/>
              </w:rPr>
              <w:t>ена_договора</w:t>
            </w:r>
            <w:r w:rsidRPr="00DC4B8F">
              <w:rPr>
                <w:rFonts w:ascii="Times New Roman" w:hAnsi="Times New Roman" w:cs="Times New Roman"/>
                <w:noProof/>
                <w:sz w:val="24"/>
                <w:szCs w:val="24"/>
                <w:lang w:val="en-US"/>
              </w:rPr>
              <w:fldChar w:fldCharType="end"/>
            </w:r>
          </w:p>
        </w:tc>
        <w:tc>
          <w:tcPr>
            <w:tcW w:w="4538" w:type="dxa"/>
          </w:tcPr>
          <w:p w14:paraId="342B78E4" w14:textId="3441BBAB"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Предлагаемая цена договора </w:t>
            </w:r>
          </w:p>
        </w:tc>
        <w:tc>
          <w:tcPr>
            <w:tcW w:w="2125" w:type="dxa"/>
          </w:tcPr>
          <w:p w14:paraId="02C99793" w14:textId="56E38250"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Меньше или равная НМЦД</w:t>
            </w:r>
          </w:p>
        </w:tc>
        <w:tc>
          <w:tcPr>
            <w:tcW w:w="1842" w:type="dxa"/>
          </w:tcPr>
          <w:p w14:paraId="0AC8A697" w14:textId="68F66011"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Минимальное ценовое предложение </w:t>
            </w:r>
          </w:p>
        </w:tc>
        <w:tc>
          <w:tcPr>
            <w:tcW w:w="3968" w:type="dxa"/>
          </w:tcPr>
          <w:p w14:paraId="33CEC770" w14:textId="77777777" w:rsidR="008026C5" w:rsidRPr="00DC4B8F" w:rsidRDefault="008026C5" w:rsidP="008026C5">
            <w:pPr>
              <w:rPr>
                <w:rFonts w:ascii="Times New Roman" w:hAnsi="Times New Roman" w:cs="Times New Roman"/>
                <w:color w:val="000000"/>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Lc — предельное оцениваемое 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p w14:paraId="4EABAD92" w14:textId="113B87A0" w:rsidR="004A0D6C" w:rsidRPr="00DC4B8F" w:rsidRDefault="004A0D6C" w:rsidP="00904C11">
            <w:pPr>
              <w:pStyle w:val="af4"/>
              <w:rPr>
                <w:rFonts w:ascii="Times New Roman" w:hAnsi="Times New Roman" w:cs="Times New Roman"/>
                <w:noProof/>
                <w:sz w:val="24"/>
                <w:szCs w:val="24"/>
              </w:rPr>
            </w:pPr>
          </w:p>
        </w:tc>
        <w:tc>
          <w:tcPr>
            <w:tcW w:w="850" w:type="dxa"/>
          </w:tcPr>
          <w:p w14:paraId="2B2EAC26" w14:textId="6910213B" w:rsidR="004A0D6C" w:rsidRPr="00DC4B8F" w:rsidRDefault="00003AD8"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85</w:t>
            </w:r>
          </w:p>
        </w:tc>
      </w:tr>
      <w:tr w:rsidR="004A0D6C" w:rsidRPr="00DC4B8F" w14:paraId="1B3C4925" w14:textId="77777777" w:rsidTr="004A0D6C">
        <w:tc>
          <w:tcPr>
            <w:tcW w:w="426" w:type="dxa"/>
          </w:tcPr>
          <w:p w14:paraId="08585350"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3F80CD20" w14:textId="6B7E6F55" w:rsidR="004A0D6C" w:rsidRPr="00DC4B8F" w:rsidRDefault="000062FA"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Опыт частичный</w:t>
            </w:r>
          </w:p>
        </w:tc>
        <w:tc>
          <w:tcPr>
            <w:tcW w:w="4538" w:type="dxa"/>
          </w:tcPr>
          <w:p w14:paraId="4B4A0CC8" w14:textId="340FEA64" w:rsidR="004A0D6C" w:rsidRPr="00DC4B8F" w:rsidRDefault="000062FA" w:rsidP="000062FA">
            <w:pPr>
              <w:rPr>
                <w:rFonts w:ascii="Times New Roman" w:hAnsi="Times New Roman" w:cs="Times New Roman"/>
                <w:noProof/>
                <w:sz w:val="24"/>
                <w:szCs w:val="24"/>
              </w:rPr>
            </w:pPr>
            <w:r w:rsidRPr="00DC4B8F">
              <w:rPr>
                <w:rFonts w:ascii="Times New Roman" w:hAnsi="Times New Roman" w:cs="Times New Roman"/>
                <w:color w:val="000000"/>
                <w:sz w:val="24"/>
                <w:szCs w:val="24"/>
              </w:rPr>
              <w:t>Количество надлежаще  исполненных договоров по меньшей мере  в части половины этапов согласно критерия аналогичности за последние 36 месяцев до дня размещения закупки</w:t>
            </w:r>
          </w:p>
        </w:tc>
        <w:tc>
          <w:tcPr>
            <w:tcW w:w="2125" w:type="dxa"/>
          </w:tcPr>
          <w:p w14:paraId="72D92B6C" w14:textId="262D5A26" w:rsidR="004A0D6C" w:rsidRPr="00DC4B8F" w:rsidRDefault="007877D1" w:rsidP="00904C11">
            <w:pPr>
              <w:pStyle w:val="af4"/>
              <w:rPr>
                <w:rFonts w:ascii="Times New Roman" w:hAnsi="Times New Roman" w:cs="Times New Roman"/>
                <w:noProof/>
                <w:sz w:val="24"/>
                <w:szCs w:val="24"/>
                <w:lang w:val="en-US"/>
              </w:rPr>
            </w:pPr>
            <w:r>
              <w:rPr>
                <w:rFonts w:ascii="Times New Roman" w:hAnsi="Times New Roman" w:cs="Times New Roman"/>
                <w:noProof/>
                <w:sz w:val="24"/>
                <w:szCs w:val="24"/>
              </w:rPr>
              <w:t>1</w:t>
            </w:r>
          </w:p>
        </w:tc>
        <w:tc>
          <w:tcPr>
            <w:tcW w:w="1842" w:type="dxa"/>
          </w:tcPr>
          <w:p w14:paraId="1063B51D" w14:textId="56E06055" w:rsidR="004A0D6C" w:rsidRPr="00DC4B8F" w:rsidRDefault="000062FA"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2</w:t>
            </w:r>
          </w:p>
        </w:tc>
        <w:tc>
          <w:tcPr>
            <w:tcW w:w="3968" w:type="dxa"/>
          </w:tcPr>
          <w:p w14:paraId="5C27DC25" w14:textId="1C857A62" w:rsidR="004A0D6C" w:rsidRPr="00DC4B8F" w:rsidRDefault="000062FA" w:rsidP="00904C11">
            <w:pPr>
              <w:pStyle w:val="af4"/>
              <w:rPr>
                <w:rFonts w:ascii="Times New Roman" w:hAnsi="Times New Roman" w:cs="Times New Roman"/>
                <w:noProof/>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Lc — предельное оцениваемое 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tc>
        <w:tc>
          <w:tcPr>
            <w:tcW w:w="850" w:type="dxa"/>
          </w:tcPr>
          <w:p w14:paraId="003563A4" w14:textId="7FF38E79" w:rsidR="004A0D6C" w:rsidRPr="00DC4B8F" w:rsidRDefault="004A0D6C"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"вес_критерия_колво_договоров" </w:instrText>
            </w:r>
            <w:r w:rsidRPr="00DC4B8F">
              <w:rPr>
                <w:rFonts w:ascii="Times New Roman" w:hAnsi="Times New Roman" w:cs="Times New Roman"/>
                <w:noProof/>
                <w:sz w:val="24"/>
                <w:szCs w:val="24"/>
                <w:lang w:val="en-US"/>
              </w:rPr>
              <w:fldChar w:fldCharType="separate"/>
            </w:r>
            <w:r w:rsidR="00003AD8" w:rsidRPr="00DC4B8F">
              <w:rPr>
                <w:rFonts w:ascii="Times New Roman" w:hAnsi="Times New Roman" w:cs="Times New Roman"/>
                <w:noProof/>
                <w:sz w:val="24"/>
                <w:szCs w:val="24"/>
              </w:rPr>
              <w:t>12,5</w:t>
            </w:r>
            <w:r w:rsidRPr="00DC4B8F">
              <w:rPr>
                <w:rFonts w:ascii="Times New Roman" w:hAnsi="Times New Roman" w:cs="Times New Roman"/>
                <w:noProof/>
                <w:sz w:val="24"/>
                <w:szCs w:val="24"/>
                <w:lang w:val="en-US"/>
              </w:rPr>
              <w:fldChar w:fldCharType="end"/>
            </w:r>
          </w:p>
        </w:tc>
      </w:tr>
      <w:tr w:rsidR="004A0D6C" w:rsidRPr="00DC4B8F" w14:paraId="55D2D5DE" w14:textId="77777777" w:rsidTr="004A0D6C">
        <w:tc>
          <w:tcPr>
            <w:tcW w:w="426" w:type="dxa"/>
          </w:tcPr>
          <w:p w14:paraId="72CEDD9E"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0518E213" w14:textId="12DB6177" w:rsidR="004A0D6C" w:rsidRPr="00DC4B8F" w:rsidRDefault="004A0D6C"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"Критерий_положительная_деловая_репутация" </w:instrText>
            </w:r>
            <w:r w:rsidRPr="00DC4B8F">
              <w:rPr>
                <w:rFonts w:ascii="Times New Roman" w:hAnsi="Times New Roman" w:cs="Times New Roman"/>
                <w:noProof/>
                <w:sz w:val="24"/>
                <w:szCs w:val="24"/>
                <w:lang w:val="en-US"/>
              </w:rPr>
              <w:fldChar w:fldCharType="separate"/>
            </w:r>
            <w:r w:rsidR="004169DF">
              <w:rPr>
                <w:rFonts w:ascii="Times New Roman" w:hAnsi="Times New Roman" w:cs="Times New Roman"/>
                <w:noProof/>
                <w:sz w:val="24"/>
                <w:szCs w:val="24"/>
              </w:rPr>
              <w:t>П</w:t>
            </w:r>
            <w:r w:rsidR="00732437" w:rsidRPr="00DC4B8F">
              <w:rPr>
                <w:rFonts w:ascii="Times New Roman" w:hAnsi="Times New Roman" w:cs="Times New Roman"/>
                <w:noProof/>
                <w:sz w:val="24"/>
                <w:szCs w:val="24"/>
                <w:lang w:val="en-US"/>
              </w:rPr>
              <w:t>оложительнаяделовая_репутация</w:t>
            </w:r>
            <w:r w:rsidRPr="00DC4B8F">
              <w:rPr>
                <w:rFonts w:ascii="Times New Roman" w:hAnsi="Times New Roman" w:cs="Times New Roman"/>
                <w:noProof/>
                <w:sz w:val="24"/>
                <w:szCs w:val="24"/>
                <w:lang w:val="en-US"/>
              </w:rPr>
              <w:fldChar w:fldCharType="end"/>
            </w:r>
          </w:p>
        </w:tc>
        <w:tc>
          <w:tcPr>
            <w:tcW w:w="4538" w:type="dxa"/>
          </w:tcPr>
          <w:p w14:paraId="19704428" w14:textId="77777777"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Оценивается отсутствие отрицательных отзывов, претензий заказчиков по аналогичным договорам и критерию аналогичности</w:t>
            </w:r>
          </w:p>
          <w:p w14:paraId="26A5A721" w14:textId="7AEF5651" w:rsidR="004A0D6C" w:rsidRPr="00DC4B8F" w:rsidRDefault="004A0D6C" w:rsidP="00904C11">
            <w:pPr>
              <w:pStyle w:val="af4"/>
              <w:rPr>
                <w:rFonts w:ascii="Times New Roman" w:hAnsi="Times New Roman" w:cs="Times New Roman"/>
                <w:noProof/>
                <w:sz w:val="24"/>
                <w:szCs w:val="24"/>
              </w:rPr>
            </w:pPr>
          </w:p>
        </w:tc>
        <w:tc>
          <w:tcPr>
            <w:tcW w:w="2125" w:type="dxa"/>
          </w:tcPr>
          <w:p w14:paraId="3C09679E" w14:textId="10A7E7E6" w:rsidR="004A0D6C" w:rsidRPr="00DC4B8F" w:rsidRDefault="00DC4B8F"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lastRenderedPageBreak/>
              <w:t>Отсутствие  (0)</w:t>
            </w:r>
          </w:p>
        </w:tc>
        <w:tc>
          <w:tcPr>
            <w:tcW w:w="1842" w:type="dxa"/>
          </w:tcPr>
          <w:p w14:paraId="4FD8EEF1" w14:textId="6464F9A7" w:rsidR="004A0D6C" w:rsidRPr="00DC4B8F" w:rsidRDefault="00DC4B8F"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Наличие (1)</w:t>
            </w:r>
          </w:p>
        </w:tc>
        <w:tc>
          <w:tcPr>
            <w:tcW w:w="3968" w:type="dxa"/>
          </w:tcPr>
          <w:p w14:paraId="25392FA0" w14:textId="77777777"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 xml:space="preserve">Lc — предельное оцениваемое </w:t>
            </w:r>
            <w:r w:rsidRPr="00DC4B8F">
              <w:rPr>
                <w:rFonts w:ascii="Times New Roman" w:hAnsi="Times New Roman" w:cs="Times New Roman"/>
                <w:color w:val="000000"/>
                <w:sz w:val="24"/>
                <w:szCs w:val="24"/>
              </w:rPr>
              <w:lastRenderedPageBreak/>
              <w:t>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p w14:paraId="50536586" w14:textId="0693A53B" w:rsidR="004A0D6C" w:rsidRPr="00DC4B8F" w:rsidRDefault="004A0D6C"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rPr>
              <w:instrText xml:space="preserve"> </w:instrText>
            </w:r>
            <w:r w:rsidRPr="00DC4B8F">
              <w:rPr>
                <w:rFonts w:ascii="Times New Roman" w:hAnsi="Times New Roman" w:cs="Times New Roman"/>
                <w:noProof/>
                <w:sz w:val="24"/>
                <w:szCs w:val="24"/>
                <w:lang w:val="en-US"/>
              </w:rPr>
              <w:instrText>MERGEFIELD</w:instrText>
            </w:r>
            <w:r w:rsidRPr="00DC4B8F">
              <w:rPr>
                <w:rFonts w:ascii="Times New Roman" w:hAnsi="Times New Roman" w:cs="Times New Roman"/>
                <w:noProof/>
                <w:sz w:val="24"/>
                <w:szCs w:val="24"/>
              </w:rPr>
              <w:instrText xml:space="preserve"> "Порядок_оценки_положительная_деловая_реп" </w:instrText>
            </w:r>
            <w:r w:rsidR="00676055">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lang w:val="en-US"/>
              </w:rPr>
              <w:fldChar w:fldCharType="end"/>
            </w:r>
          </w:p>
        </w:tc>
        <w:tc>
          <w:tcPr>
            <w:tcW w:w="850" w:type="dxa"/>
          </w:tcPr>
          <w:p w14:paraId="2A6A9495" w14:textId="7A21EED7" w:rsidR="004A0D6C" w:rsidRPr="00DC4B8F" w:rsidRDefault="00003AD8"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lastRenderedPageBreak/>
              <w:t>2,5</w:t>
            </w:r>
          </w:p>
        </w:tc>
      </w:tr>
      <w:tr w:rsidR="00DC4B8F" w:rsidRPr="00DC4B8F" w14:paraId="4C0645E8" w14:textId="77777777" w:rsidTr="00662C62">
        <w:tc>
          <w:tcPr>
            <w:tcW w:w="10802" w:type="dxa"/>
            <w:gridSpan w:val="5"/>
          </w:tcPr>
          <w:p w14:paraId="04B3A1DE" w14:textId="77777777" w:rsidR="00DC4B8F" w:rsidRPr="00DC4B8F" w:rsidRDefault="00DC4B8F" w:rsidP="00904C11">
            <w:pPr>
              <w:pStyle w:val="af4"/>
              <w:rPr>
                <w:rFonts w:ascii="Times New Roman" w:hAnsi="Times New Roman" w:cs="Times New Roman"/>
                <w:noProof/>
                <w:sz w:val="24"/>
                <w:szCs w:val="24"/>
              </w:rPr>
            </w:pPr>
          </w:p>
        </w:tc>
        <w:tc>
          <w:tcPr>
            <w:tcW w:w="3968" w:type="dxa"/>
          </w:tcPr>
          <w:p w14:paraId="7A5575DF" w14:textId="60B46A56"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итого</w:t>
            </w:r>
          </w:p>
        </w:tc>
        <w:tc>
          <w:tcPr>
            <w:tcW w:w="850" w:type="dxa"/>
          </w:tcPr>
          <w:p w14:paraId="3B97DD01" w14:textId="1E2B7F3A" w:rsidR="00DC4B8F" w:rsidRPr="00DC4B8F" w:rsidRDefault="00DC4B8F"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100</w:t>
            </w:r>
          </w:p>
        </w:tc>
      </w:tr>
      <w:bookmarkEnd w:id="20"/>
    </w:tbl>
    <w:p w14:paraId="4CEC88E2" w14:textId="77777777"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ABDBE" w14:textId="77777777" w:rsidR="00676055" w:rsidRDefault="00676055" w:rsidP="00D225C0">
      <w:r>
        <w:separator/>
      </w:r>
    </w:p>
    <w:p w14:paraId="7E5E1B54" w14:textId="77777777" w:rsidR="00676055" w:rsidRDefault="00676055"/>
  </w:endnote>
  <w:endnote w:type="continuationSeparator" w:id="0">
    <w:p w14:paraId="16FD106C" w14:textId="77777777" w:rsidR="00676055" w:rsidRDefault="00676055" w:rsidP="00D225C0">
      <w:r>
        <w:continuationSeparator/>
      </w:r>
    </w:p>
    <w:p w14:paraId="056BADEB" w14:textId="77777777" w:rsidR="00676055" w:rsidRDefault="006760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8028680A-D344-4469-A92E-9F1F8C3FC252}"/>
    <w:embedBold r:id="rId2" w:fontKey="{615B00D4-B9C0-4908-A5C8-D5046143DCEC}"/>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57BB35CE-3BF8-4B79-B84D-0B1AB1B7D63F}"/>
    <w:embedBold r:id="rId4" w:fontKey="{D19CEAEA-3B07-4962-9124-6B2A1392AA85}"/>
  </w:font>
  <w:font w:name="Segoe UI">
    <w:panose1 w:val="020B0502040204020203"/>
    <w:charset w:val="CC"/>
    <w:family w:val="swiss"/>
    <w:pitch w:val="variable"/>
    <w:sig w:usb0="E4002EFF" w:usb1="C000E47F" w:usb2="00000009" w:usb3="00000000" w:csb0="000001FF" w:csb1="00000000"/>
    <w:embedRegular r:id="rId5" w:fontKey="{A1CFEC2B-2A60-4373-87BD-0A10E9A798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76E0DA4" w14:textId="2A3691F2" w:rsidR="00537191" w:rsidRDefault="00AB6A4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1461617268"/>
                <w:placeholder>
                  <w:docPart w:val="48717E10A29A4B739443A2AF1CB31993"/>
                </w:placeholder>
                <w15:color w:val="FFFF00"/>
              </w:sdtPr>
              <w:sdtEndPr>
                <w:rPr>
                  <w:noProof/>
                </w:rPr>
              </w:sdtEndPr>
              <w:sdtContent>
                <w:r w:rsidR="001876C1">
                  <w:rPr>
                    <w:noProof/>
                  </w:rPr>
                  <w:t>«1475»</w:t>
                </w:r>
              </w:sdtContent>
            </w:sdt>
            <w:r>
              <w:rPr>
                <w:rStyle w:val="affff7"/>
              </w:rPr>
              <w:fldChar w:fldCharType="end"/>
            </w:r>
            <w:r w:rsidR="00537191" w:rsidRPr="00973491">
              <w:rPr>
                <w:rStyle w:val="affff7"/>
              </w:rPr>
              <w:t xml:space="preserve">   |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Pr>
                <w:rStyle w:val="affff7"/>
                <w:noProof/>
              </w:rPr>
              <w:t>2</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Pr>
                <w:rStyle w:val="affff7"/>
                <w:noProof/>
              </w:rPr>
              <w:t>31</w:t>
            </w:r>
            <w:r w:rsidR="00537191"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7734BEC8" w14:textId="4DCEB2B7" w:rsidR="00537191" w:rsidRDefault="0036675B"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612480414"/>
              <w:placeholder>
                <w:docPart w:val="BC28459989B344758049D6CE0CAF7F8D"/>
              </w:placeholder>
              <w15:color w:val="FFFF00"/>
            </w:sdtPr>
            <w:sdtContent>
              <w:r w:rsidR="001876C1">
                <w:t>«1475</w:t>
              </w:r>
              <w:r w:rsidR="001876C1">
                <w:rPr>
                  <w:noProof/>
                </w:rPr>
                <w:t>»</w:t>
              </w:r>
            </w:sdtContent>
          </w:sdt>
        </w:fldSimple>
        <w:r w:rsidR="00537191">
          <w:t xml:space="preserve">   </w:t>
        </w:r>
        <w:sdt>
          <w:sdtPr>
            <w:id w:val="-1679888397"/>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3</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466017"/>
      <w:docPartObj>
        <w:docPartGallery w:val="Page Numbers (Bottom of Page)"/>
        <w:docPartUnique/>
      </w:docPartObj>
    </w:sdtPr>
    <w:sdtEndPr/>
    <w:sdtContent>
      <w:p w14:paraId="21245F78" w14:textId="076DF77B" w:rsidR="00537191" w:rsidRDefault="0036675B"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254874113"/>
              <w:placeholder>
                <w:docPart w:val="6E206228FDD64A3B9CC4016F53C4BEE5"/>
              </w:placeholder>
              <w15:color w:val="FFFF00"/>
            </w:sdtPr>
            <w:sdtContent>
              <w:r w:rsidR="001876C1">
                <w:t>«1475</w:t>
              </w:r>
              <w:r w:rsidR="001876C1">
                <w:rPr>
                  <w:noProof/>
                </w:rPr>
                <w:t>»</w:t>
              </w:r>
            </w:sdtContent>
          </w:sdt>
        </w:fldSimple>
        <w:r w:rsidR="00537191">
          <w:t xml:space="preserve">   </w:t>
        </w:r>
        <w:sdt>
          <w:sdtPr>
            <w:id w:val="-713423825"/>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5</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43D24EDC" w14:textId="38523208" w:rsidR="00537191" w:rsidRDefault="0036675B"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64233670"/>
              <w:placeholder>
                <w:docPart w:val="61A8F34FF52B4F66ABD984C8769EA1CB"/>
              </w:placeholder>
              <w15:color w:val="FFFF00"/>
            </w:sdtPr>
            <w:sdtContent>
              <w:r w:rsidR="001876C1">
                <w:t>«1475</w:t>
              </w:r>
              <w:r w:rsidR="001876C1">
                <w:rPr>
                  <w:noProof/>
                </w:rPr>
                <w:t>»</w:t>
              </w:r>
            </w:sdtContent>
          </w:sdt>
        </w:fldSimple>
        <w:r w:rsidR="00537191">
          <w:t xml:space="preserve">   </w:t>
        </w:r>
        <w:sdt>
          <w:sdtPr>
            <w:id w:val="-572044872"/>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28</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471C0" w14:textId="77777777" w:rsidR="00676055" w:rsidRDefault="00676055" w:rsidP="00D225C0">
      <w:r>
        <w:separator/>
      </w:r>
    </w:p>
    <w:p w14:paraId="1A4CB0A3" w14:textId="77777777" w:rsidR="00676055" w:rsidRDefault="00676055"/>
  </w:footnote>
  <w:footnote w:type="continuationSeparator" w:id="0">
    <w:p w14:paraId="11F6E088" w14:textId="77777777" w:rsidR="00676055" w:rsidRDefault="00676055" w:rsidP="00D225C0">
      <w:r>
        <w:continuationSeparator/>
      </w:r>
    </w:p>
    <w:p w14:paraId="47107D80" w14:textId="77777777" w:rsidR="00676055" w:rsidRDefault="00676055"/>
  </w:footnote>
  <w:footnote w:id="1">
    <w:p w14:paraId="0D5D38A0" w14:textId="77777777" w:rsidR="00537191" w:rsidRDefault="00537191">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4C521915" w14:textId="77777777" w:rsidR="00537191" w:rsidRDefault="00537191">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049914FF" w14:textId="77777777" w:rsidR="00537191" w:rsidRPr="009675CA" w:rsidRDefault="00537191">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14:paraId="7FC7305B" w14:textId="77777777" w:rsidR="00537191" w:rsidRDefault="0053719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17971C54" w14:textId="77777777" w:rsidR="00537191" w:rsidRPr="0094686B" w:rsidRDefault="00537191"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2801F0F"/>
    <w:multiLevelType w:val="hybridMultilevel"/>
    <w:tmpl w:val="B10A3F8A"/>
    <w:lvl w:ilvl="0" w:tplc="9FA0435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3"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5"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6"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5"/>
  </w:num>
  <w:num w:numId="3">
    <w:abstractNumId w:val="6"/>
  </w:num>
  <w:num w:numId="4">
    <w:abstractNumId w:val="0"/>
  </w:num>
  <w:num w:numId="5">
    <w:abstractNumId w:val="8"/>
  </w:num>
  <w:num w:numId="6">
    <w:abstractNumId w:val="12"/>
  </w:num>
  <w:num w:numId="7">
    <w:abstractNumId w:val="7"/>
  </w:num>
  <w:num w:numId="8">
    <w:abstractNumId w:val="10"/>
  </w:num>
  <w:num w:numId="9">
    <w:abstractNumId w:val="2"/>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
  </w:num>
  <w:num w:numId="13">
    <w:abstractNumId w:val="4"/>
  </w:num>
  <w:num w:numId="14">
    <w:abstractNumId w:val="1"/>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437"/>
    <w:rsid w:val="0000053F"/>
    <w:rsid w:val="000012EC"/>
    <w:rsid w:val="000027B9"/>
    <w:rsid w:val="000031D0"/>
    <w:rsid w:val="0000373D"/>
    <w:rsid w:val="00003AD8"/>
    <w:rsid w:val="00003C7B"/>
    <w:rsid w:val="000042CC"/>
    <w:rsid w:val="000062FA"/>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406"/>
    <w:rsid w:val="000256A5"/>
    <w:rsid w:val="000259DA"/>
    <w:rsid w:val="00026E9D"/>
    <w:rsid w:val="00030535"/>
    <w:rsid w:val="00030801"/>
    <w:rsid w:val="000317D8"/>
    <w:rsid w:val="00031993"/>
    <w:rsid w:val="000327A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3025"/>
    <w:rsid w:val="000644DE"/>
    <w:rsid w:val="000644F9"/>
    <w:rsid w:val="00065563"/>
    <w:rsid w:val="00066512"/>
    <w:rsid w:val="000667E0"/>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2DF"/>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30B"/>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1EF4"/>
    <w:rsid w:val="001129CD"/>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8D"/>
    <w:rsid w:val="001249F8"/>
    <w:rsid w:val="00124C7D"/>
    <w:rsid w:val="001253A9"/>
    <w:rsid w:val="0012574A"/>
    <w:rsid w:val="00125DA4"/>
    <w:rsid w:val="0012617E"/>
    <w:rsid w:val="001267B2"/>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035"/>
    <w:rsid w:val="0014446B"/>
    <w:rsid w:val="001446EB"/>
    <w:rsid w:val="00147873"/>
    <w:rsid w:val="00147CA4"/>
    <w:rsid w:val="001505E6"/>
    <w:rsid w:val="00150630"/>
    <w:rsid w:val="00150EE3"/>
    <w:rsid w:val="001521AC"/>
    <w:rsid w:val="001537E6"/>
    <w:rsid w:val="001565D2"/>
    <w:rsid w:val="00156759"/>
    <w:rsid w:val="00157E3F"/>
    <w:rsid w:val="00160BE0"/>
    <w:rsid w:val="0016147F"/>
    <w:rsid w:val="00161CC6"/>
    <w:rsid w:val="00161DB9"/>
    <w:rsid w:val="0016202E"/>
    <w:rsid w:val="00162763"/>
    <w:rsid w:val="00162AEA"/>
    <w:rsid w:val="001634A2"/>
    <w:rsid w:val="00163703"/>
    <w:rsid w:val="00164065"/>
    <w:rsid w:val="001640B9"/>
    <w:rsid w:val="00164235"/>
    <w:rsid w:val="001651CC"/>
    <w:rsid w:val="001655CC"/>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876C1"/>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0F1"/>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9"/>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4BD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0E3A"/>
    <w:rsid w:val="0024114F"/>
    <w:rsid w:val="00241471"/>
    <w:rsid w:val="00241FB7"/>
    <w:rsid w:val="00242538"/>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5674F"/>
    <w:rsid w:val="00260376"/>
    <w:rsid w:val="00260BFD"/>
    <w:rsid w:val="0026157A"/>
    <w:rsid w:val="0026176B"/>
    <w:rsid w:val="00261B79"/>
    <w:rsid w:val="00262180"/>
    <w:rsid w:val="0026483B"/>
    <w:rsid w:val="00266478"/>
    <w:rsid w:val="00266891"/>
    <w:rsid w:val="00267670"/>
    <w:rsid w:val="00267B99"/>
    <w:rsid w:val="00270A76"/>
    <w:rsid w:val="00271A9E"/>
    <w:rsid w:val="00271D39"/>
    <w:rsid w:val="00273F90"/>
    <w:rsid w:val="00274B78"/>
    <w:rsid w:val="00274FD1"/>
    <w:rsid w:val="00275A83"/>
    <w:rsid w:val="00277744"/>
    <w:rsid w:val="00277834"/>
    <w:rsid w:val="0028082E"/>
    <w:rsid w:val="002810F5"/>
    <w:rsid w:val="00281EE5"/>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9DE"/>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42D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180"/>
    <w:rsid w:val="002C5636"/>
    <w:rsid w:val="002C5D38"/>
    <w:rsid w:val="002C645A"/>
    <w:rsid w:val="002C6FCC"/>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3E1"/>
    <w:rsid w:val="003666DF"/>
    <w:rsid w:val="0036675B"/>
    <w:rsid w:val="00367122"/>
    <w:rsid w:val="00367492"/>
    <w:rsid w:val="003675E6"/>
    <w:rsid w:val="003702E5"/>
    <w:rsid w:val="00370501"/>
    <w:rsid w:val="00371BF2"/>
    <w:rsid w:val="003721F5"/>
    <w:rsid w:val="00372559"/>
    <w:rsid w:val="0037298A"/>
    <w:rsid w:val="00372EE9"/>
    <w:rsid w:val="00373478"/>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1A9"/>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747D"/>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0BB3"/>
    <w:rsid w:val="003D452E"/>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5FC1"/>
    <w:rsid w:val="00416775"/>
    <w:rsid w:val="004169DF"/>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0A7"/>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358"/>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11"/>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D6C"/>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06C3"/>
    <w:rsid w:val="004C1172"/>
    <w:rsid w:val="004C1291"/>
    <w:rsid w:val="004C19E7"/>
    <w:rsid w:val="004C1AE3"/>
    <w:rsid w:val="004C1CA1"/>
    <w:rsid w:val="004C251B"/>
    <w:rsid w:val="004C2875"/>
    <w:rsid w:val="004C2B91"/>
    <w:rsid w:val="004C2C72"/>
    <w:rsid w:val="004C2EC2"/>
    <w:rsid w:val="004C32E3"/>
    <w:rsid w:val="004C438E"/>
    <w:rsid w:val="004C4FF7"/>
    <w:rsid w:val="004C5253"/>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2E8E"/>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6F08"/>
    <w:rsid w:val="00537191"/>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EB5"/>
    <w:rsid w:val="00554235"/>
    <w:rsid w:val="00554639"/>
    <w:rsid w:val="0055467C"/>
    <w:rsid w:val="005549A0"/>
    <w:rsid w:val="00554F2A"/>
    <w:rsid w:val="00556650"/>
    <w:rsid w:val="0055696D"/>
    <w:rsid w:val="00556A88"/>
    <w:rsid w:val="00556EB2"/>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250"/>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087F"/>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5ED"/>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13D"/>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6675"/>
    <w:rsid w:val="00647166"/>
    <w:rsid w:val="006473E5"/>
    <w:rsid w:val="00647F2E"/>
    <w:rsid w:val="006507FB"/>
    <w:rsid w:val="00651163"/>
    <w:rsid w:val="006529D6"/>
    <w:rsid w:val="00652E07"/>
    <w:rsid w:val="006537A3"/>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1EC6"/>
    <w:rsid w:val="0067211F"/>
    <w:rsid w:val="006724D0"/>
    <w:rsid w:val="0067285E"/>
    <w:rsid w:val="00672E8A"/>
    <w:rsid w:val="0067356E"/>
    <w:rsid w:val="006735C1"/>
    <w:rsid w:val="00673857"/>
    <w:rsid w:val="00673A28"/>
    <w:rsid w:val="00673FFE"/>
    <w:rsid w:val="00676055"/>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3"/>
    <w:rsid w:val="00687998"/>
    <w:rsid w:val="00687A05"/>
    <w:rsid w:val="00687D29"/>
    <w:rsid w:val="00690492"/>
    <w:rsid w:val="00690E4E"/>
    <w:rsid w:val="006915DB"/>
    <w:rsid w:val="006919A5"/>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1F27"/>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18D"/>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541"/>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43E"/>
    <w:rsid w:val="0071483D"/>
    <w:rsid w:val="0071492E"/>
    <w:rsid w:val="00714D1B"/>
    <w:rsid w:val="007156DC"/>
    <w:rsid w:val="007160F8"/>
    <w:rsid w:val="007162A5"/>
    <w:rsid w:val="00716CD1"/>
    <w:rsid w:val="007178DF"/>
    <w:rsid w:val="007208B2"/>
    <w:rsid w:val="00720D2A"/>
    <w:rsid w:val="007217B2"/>
    <w:rsid w:val="00721975"/>
    <w:rsid w:val="007220C9"/>
    <w:rsid w:val="007226ED"/>
    <w:rsid w:val="00722701"/>
    <w:rsid w:val="007228C6"/>
    <w:rsid w:val="00722EB5"/>
    <w:rsid w:val="00722EF5"/>
    <w:rsid w:val="007234DB"/>
    <w:rsid w:val="00724AB5"/>
    <w:rsid w:val="00724D51"/>
    <w:rsid w:val="00724E95"/>
    <w:rsid w:val="007252CB"/>
    <w:rsid w:val="00725A0A"/>
    <w:rsid w:val="00725C32"/>
    <w:rsid w:val="00726E87"/>
    <w:rsid w:val="0072752C"/>
    <w:rsid w:val="007303F1"/>
    <w:rsid w:val="0073041C"/>
    <w:rsid w:val="007307E3"/>
    <w:rsid w:val="00730952"/>
    <w:rsid w:val="00730A03"/>
    <w:rsid w:val="00730B0A"/>
    <w:rsid w:val="00731312"/>
    <w:rsid w:val="00731F0A"/>
    <w:rsid w:val="00732437"/>
    <w:rsid w:val="007328D3"/>
    <w:rsid w:val="007329EF"/>
    <w:rsid w:val="007330B1"/>
    <w:rsid w:val="00733B62"/>
    <w:rsid w:val="0073477A"/>
    <w:rsid w:val="007351BA"/>
    <w:rsid w:val="007351FA"/>
    <w:rsid w:val="00735582"/>
    <w:rsid w:val="007361E5"/>
    <w:rsid w:val="0073625E"/>
    <w:rsid w:val="00736283"/>
    <w:rsid w:val="00736460"/>
    <w:rsid w:val="00736CCC"/>
    <w:rsid w:val="00737445"/>
    <w:rsid w:val="00737841"/>
    <w:rsid w:val="00740071"/>
    <w:rsid w:val="00740CAF"/>
    <w:rsid w:val="00741425"/>
    <w:rsid w:val="0074176F"/>
    <w:rsid w:val="007419B3"/>
    <w:rsid w:val="0074245C"/>
    <w:rsid w:val="00743413"/>
    <w:rsid w:val="0074373F"/>
    <w:rsid w:val="00743B9E"/>
    <w:rsid w:val="00744E4F"/>
    <w:rsid w:val="0074536D"/>
    <w:rsid w:val="007455FB"/>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6B6D"/>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7D1"/>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820"/>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2C9"/>
    <w:rsid w:val="007D6D71"/>
    <w:rsid w:val="007E0642"/>
    <w:rsid w:val="007E0F77"/>
    <w:rsid w:val="007E17AF"/>
    <w:rsid w:val="007E1903"/>
    <w:rsid w:val="007E1FCC"/>
    <w:rsid w:val="007E23B7"/>
    <w:rsid w:val="007E2585"/>
    <w:rsid w:val="007E29D2"/>
    <w:rsid w:val="007E2C38"/>
    <w:rsid w:val="007E3ECD"/>
    <w:rsid w:val="007E44CF"/>
    <w:rsid w:val="007E5442"/>
    <w:rsid w:val="007E5475"/>
    <w:rsid w:val="007E7B87"/>
    <w:rsid w:val="007F02EB"/>
    <w:rsid w:val="007F0D3B"/>
    <w:rsid w:val="007F119A"/>
    <w:rsid w:val="007F38C1"/>
    <w:rsid w:val="007F39B3"/>
    <w:rsid w:val="007F3AAF"/>
    <w:rsid w:val="007F426A"/>
    <w:rsid w:val="007F5583"/>
    <w:rsid w:val="007F5977"/>
    <w:rsid w:val="007F6132"/>
    <w:rsid w:val="007F67BD"/>
    <w:rsid w:val="007F7058"/>
    <w:rsid w:val="007F7534"/>
    <w:rsid w:val="007F7A89"/>
    <w:rsid w:val="007F7C9C"/>
    <w:rsid w:val="00800036"/>
    <w:rsid w:val="008019B4"/>
    <w:rsid w:val="00801D55"/>
    <w:rsid w:val="0080240C"/>
    <w:rsid w:val="008026C5"/>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E63"/>
    <w:rsid w:val="00810F0F"/>
    <w:rsid w:val="008111D2"/>
    <w:rsid w:val="008125E7"/>
    <w:rsid w:val="008138DA"/>
    <w:rsid w:val="008138DF"/>
    <w:rsid w:val="00813D80"/>
    <w:rsid w:val="00815CCC"/>
    <w:rsid w:val="00816F05"/>
    <w:rsid w:val="008175D2"/>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68D"/>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2F73"/>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1AE7"/>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44A"/>
    <w:rsid w:val="008E1C71"/>
    <w:rsid w:val="008E234F"/>
    <w:rsid w:val="008E2AAB"/>
    <w:rsid w:val="008E2C4C"/>
    <w:rsid w:val="008E35CD"/>
    <w:rsid w:val="008E35EA"/>
    <w:rsid w:val="008E3A1F"/>
    <w:rsid w:val="008E4529"/>
    <w:rsid w:val="008E462C"/>
    <w:rsid w:val="008E495A"/>
    <w:rsid w:val="008E5427"/>
    <w:rsid w:val="008E57D0"/>
    <w:rsid w:val="008E5D07"/>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DB2"/>
    <w:rsid w:val="0091226D"/>
    <w:rsid w:val="009123F9"/>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2F4"/>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290"/>
    <w:rsid w:val="00947461"/>
    <w:rsid w:val="00947B9E"/>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5C95"/>
    <w:rsid w:val="009B6D29"/>
    <w:rsid w:val="009B73CD"/>
    <w:rsid w:val="009C05C1"/>
    <w:rsid w:val="009C06BA"/>
    <w:rsid w:val="009C0AB1"/>
    <w:rsid w:val="009C142A"/>
    <w:rsid w:val="009C150C"/>
    <w:rsid w:val="009C1C05"/>
    <w:rsid w:val="009C23C2"/>
    <w:rsid w:val="009C313D"/>
    <w:rsid w:val="009C3D40"/>
    <w:rsid w:val="009C45E6"/>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023"/>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0091"/>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2CE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3CF1"/>
    <w:rsid w:val="00A557FC"/>
    <w:rsid w:val="00A55BB0"/>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025"/>
    <w:rsid w:val="00A673A9"/>
    <w:rsid w:val="00A67993"/>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0A0"/>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B6A4B"/>
    <w:rsid w:val="00AB7DCE"/>
    <w:rsid w:val="00AC1DE7"/>
    <w:rsid w:val="00AC3004"/>
    <w:rsid w:val="00AC3114"/>
    <w:rsid w:val="00AC42E0"/>
    <w:rsid w:val="00AC49F5"/>
    <w:rsid w:val="00AC502C"/>
    <w:rsid w:val="00AC58BB"/>
    <w:rsid w:val="00AC79BE"/>
    <w:rsid w:val="00AC7B23"/>
    <w:rsid w:val="00AC7B2E"/>
    <w:rsid w:val="00AD08F8"/>
    <w:rsid w:val="00AD137A"/>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1083"/>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6FF"/>
    <w:rsid w:val="00B5212C"/>
    <w:rsid w:val="00B52956"/>
    <w:rsid w:val="00B52F7A"/>
    <w:rsid w:val="00B53A88"/>
    <w:rsid w:val="00B5403B"/>
    <w:rsid w:val="00B55A63"/>
    <w:rsid w:val="00B564B6"/>
    <w:rsid w:val="00B56B74"/>
    <w:rsid w:val="00B57CEE"/>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1E9"/>
    <w:rsid w:val="00B969F4"/>
    <w:rsid w:val="00B971AC"/>
    <w:rsid w:val="00B97258"/>
    <w:rsid w:val="00BA04C2"/>
    <w:rsid w:val="00BA0774"/>
    <w:rsid w:val="00BA0A0E"/>
    <w:rsid w:val="00BA0AF4"/>
    <w:rsid w:val="00BA1DF1"/>
    <w:rsid w:val="00BA1F1F"/>
    <w:rsid w:val="00BA20E1"/>
    <w:rsid w:val="00BA27C2"/>
    <w:rsid w:val="00BA2D9C"/>
    <w:rsid w:val="00BA3038"/>
    <w:rsid w:val="00BA3A41"/>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528"/>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2584D"/>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468"/>
    <w:rsid w:val="00C41C8B"/>
    <w:rsid w:val="00C43000"/>
    <w:rsid w:val="00C447A5"/>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36AB"/>
    <w:rsid w:val="00C74145"/>
    <w:rsid w:val="00C74FB8"/>
    <w:rsid w:val="00C75535"/>
    <w:rsid w:val="00C75679"/>
    <w:rsid w:val="00C7578B"/>
    <w:rsid w:val="00C7589C"/>
    <w:rsid w:val="00C7605A"/>
    <w:rsid w:val="00C77DC2"/>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E7"/>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D7BBD"/>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E2"/>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C5D"/>
    <w:rsid w:val="00D31DD8"/>
    <w:rsid w:val="00D31DD9"/>
    <w:rsid w:val="00D32530"/>
    <w:rsid w:val="00D3296E"/>
    <w:rsid w:val="00D3390A"/>
    <w:rsid w:val="00D33C00"/>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DF4"/>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B8F"/>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452"/>
    <w:rsid w:val="00DE7AA5"/>
    <w:rsid w:val="00DE7FD9"/>
    <w:rsid w:val="00DF10EC"/>
    <w:rsid w:val="00DF12C8"/>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4F36"/>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7E"/>
    <w:rsid w:val="00E673D9"/>
    <w:rsid w:val="00E70D61"/>
    <w:rsid w:val="00E71350"/>
    <w:rsid w:val="00E71866"/>
    <w:rsid w:val="00E736A2"/>
    <w:rsid w:val="00E736CA"/>
    <w:rsid w:val="00E73AD0"/>
    <w:rsid w:val="00E7405D"/>
    <w:rsid w:val="00E741AD"/>
    <w:rsid w:val="00E74EB3"/>
    <w:rsid w:val="00E75B8A"/>
    <w:rsid w:val="00E75F8B"/>
    <w:rsid w:val="00E7602A"/>
    <w:rsid w:val="00E7686B"/>
    <w:rsid w:val="00E77144"/>
    <w:rsid w:val="00E778B3"/>
    <w:rsid w:val="00E77E39"/>
    <w:rsid w:val="00E82478"/>
    <w:rsid w:val="00E828B0"/>
    <w:rsid w:val="00E82A01"/>
    <w:rsid w:val="00E82A3F"/>
    <w:rsid w:val="00E83DEC"/>
    <w:rsid w:val="00E840A5"/>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17AA"/>
    <w:rsid w:val="00EA1F00"/>
    <w:rsid w:val="00EA3535"/>
    <w:rsid w:val="00EA36A4"/>
    <w:rsid w:val="00EA3EF7"/>
    <w:rsid w:val="00EA4125"/>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330"/>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36D"/>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5834"/>
    <w:rsid w:val="00F10429"/>
    <w:rsid w:val="00F12098"/>
    <w:rsid w:val="00F15903"/>
    <w:rsid w:val="00F15BD9"/>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5F60"/>
    <w:rsid w:val="00F27AB0"/>
    <w:rsid w:val="00F3099D"/>
    <w:rsid w:val="00F31BAB"/>
    <w:rsid w:val="00F31CFA"/>
    <w:rsid w:val="00F321C6"/>
    <w:rsid w:val="00F322E6"/>
    <w:rsid w:val="00F328E6"/>
    <w:rsid w:val="00F32BDA"/>
    <w:rsid w:val="00F32D7E"/>
    <w:rsid w:val="00F330F3"/>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8EF"/>
    <w:rsid w:val="00F60A02"/>
    <w:rsid w:val="00F61E9D"/>
    <w:rsid w:val="00F61F9E"/>
    <w:rsid w:val="00F62A71"/>
    <w:rsid w:val="00F641EF"/>
    <w:rsid w:val="00F64712"/>
    <w:rsid w:val="00F6604B"/>
    <w:rsid w:val="00F664C6"/>
    <w:rsid w:val="00F67782"/>
    <w:rsid w:val="00F6779D"/>
    <w:rsid w:val="00F677D1"/>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1DE1"/>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39C"/>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2A"/>
    <w:rsid w:val="00FD5F5D"/>
    <w:rsid w:val="00FD7160"/>
    <w:rsid w:val="00FD7697"/>
    <w:rsid w:val="00FE00B6"/>
    <w:rsid w:val="00FE09D7"/>
    <w:rsid w:val="00FE0AE8"/>
    <w:rsid w:val="00FE0FC0"/>
    <w:rsid w:val="00FE2B0D"/>
    <w:rsid w:val="00FE37C6"/>
    <w:rsid w:val="00FE3A27"/>
    <w:rsid w:val="00FE3E2C"/>
    <w:rsid w:val="00FE449E"/>
    <w:rsid w:val="00FE54A5"/>
    <w:rsid w:val="00FE5CBE"/>
    <w:rsid w:val="00FE66C8"/>
    <w:rsid w:val="00FE6706"/>
    <w:rsid w:val="00FE6DFE"/>
    <w:rsid w:val="00FE707F"/>
    <w:rsid w:val="00FE7B78"/>
    <w:rsid w:val="00FF0ACA"/>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6677DC71"/>
  <w15:docId w15:val="{CEADC50A-16E2-48C0-98CD-B5E9ABED1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8E144A"/>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character" w:styleId="affffff4">
    <w:name w:val="Unresolved Mention"/>
    <w:basedOn w:val="a4"/>
    <w:uiPriority w:val="99"/>
    <w:semiHidden/>
    <w:unhideWhenUsed/>
    <w:rsid w:val="009C45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23155">
      <w:bodyDiv w:val="1"/>
      <w:marLeft w:val="0"/>
      <w:marRight w:val="0"/>
      <w:marTop w:val="0"/>
      <w:marBottom w:val="0"/>
      <w:divBdr>
        <w:top w:val="none" w:sz="0" w:space="0" w:color="auto"/>
        <w:left w:val="none" w:sz="0" w:space="0" w:color="auto"/>
        <w:bottom w:val="none" w:sz="0" w:space="0" w:color="auto"/>
        <w:right w:val="none" w:sz="0" w:space="0" w:color="auto"/>
      </w:divBdr>
    </w:div>
    <w:div w:id="124399292">
      <w:bodyDiv w:val="1"/>
      <w:marLeft w:val="0"/>
      <w:marRight w:val="0"/>
      <w:marTop w:val="0"/>
      <w:marBottom w:val="0"/>
      <w:divBdr>
        <w:top w:val="none" w:sz="0" w:space="0" w:color="auto"/>
        <w:left w:val="none" w:sz="0" w:space="0" w:color="auto"/>
        <w:bottom w:val="none" w:sz="0" w:space="0" w:color="auto"/>
        <w:right w:val="none" w:sz="0" w:space="0" w:color="auto"/>
      </w:divBdr>
    </w:div>
    <w:div w:id="266279884">
      <w:bodyDiv w:val="1"/>
      <w:marLeft w:val="0"/>
      <w:marRight w:val="0"/>
      <w:marTop w:val="0"/>
      <w:marBottom w:val="0"/>
      <w:divBdr>
        <w:top w:val="none" w:sz="0" w:space="0" w:color="auto"/>
        <w:left w:val="none" w:sz="0" w:space="0" w:color="auto"/>
        <w:bottom w:val="none" w:sz="0" w:space="0" w:color="auto"/>
        <w:right w:val="none" w:sz="0" w:space="0" w:color="auto"/>
      </w:divBdr>
    </w:div>
    <w:div w:id="380130192">
      <w:bodyDiv w:val="1"/>
      <w:marLeft w:val="0"/>
      <w:marRight w:val="0"/>
      <w:marTop w:val="0"/>
      <w:marBottom w:val="0"/>
      <w:divBdr>
        <w:top w:val="none" w:sz="0" w:space="0" w:color="auto"/>
        <w:left w:val="none" w:sz="0" w:space="0" w:color="auto"/>
        <w:bottom w:val="none" w:sz="0" w:space="0" w:color="auto"/>
        <w:right w:val="none" w:sz="0" w:space="0" w:color="auto"/>
      </w:divBdr>
    </w:div>
    <w:div w:id="506402223">
      <w:bodyDiv w:val="1"/>
      <w:marLeft w:val="0"/>
      <w:marRight w:val="0"/>
      <w:marTop w:val="0"/>
      <w:marBottom w:val="0"/>
      <w:divBdr>
        <w:top w:val="none" w:sz="0" w:space="0" w:color="auto"/>
        <w:left w:val="none" w:sz="0" w:space="0" w:color="auto"/>
        <w:bottom w:val="none" w:sz="0" w:space="0" w:color="auto"/>
        <w:right w:val="none" w:sz="0" w:space="0" w:color="auto"/>
      </w:divBdr>
    </w:div>
    <w:div w:id="619386254">
      <w:bodyDiv w:val="1"/>
      <w:marLeft w:val="0"/>
      <w:marRight w:val="0"/>
      <w:marTop w:val="0"/>
      <w:marBottom w:val="0"/>
      <w:divBdr>
        <w:top w:val="none" w:sz="0" w:space="0" w:color="auto"/>
        <w:left w:val="none" w:sz="0" w:space="0" w:color="auto"/>
        <w:bottom w:val="none" w:sz="0" w:space="0" w:color="auto"/>
        <w:right w:val="none" w:sz="0" w:space="0" w:color="auto"/>
      </w:divBdr>
    </w:div>
    <w:div w:id="73840348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63673931">
      <w:bodyDiv w:val="1"/>
      <w:marLeft w:val="0"/>
      <w:marRight w:val="0"/>
      <w:marTop w:val="0"/>
      <w:marBottom w:val="0"/>
      <w:divBdr>
        <w:top w:val="none" w:sz="0" w:space="0" w:color="auto"/>
        <w:left w:val="none" w:sz="0" w:space="0" w:color="auto"/>
        <w:bottom w:val="none" w:sz="0" w:space="0" w:color="auto"/>
        <w:right w:val="none" w:sz="0" w:space="0" w:color="auto"/>
      </w:divBdr>
    </w:div>
    <w:div w:id="1364983939">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596090201">
      <w:bodyDiv w:val="1"/>
      <w:marLeft w:val="0"/>
      <w:marRight w:val="0"/>
      <w:marTop w:val="0"/>
      <w:marBottom w:val="0"/>
      <w:divBdr>
        <w:top w:val="none" w:sz="0" w:space="0" w:color="auto"/>
        <w:left w:val="none" w:sz="0" w:space="0" w:color="auto"/>
        <w:bottom w:val="none" w:sz="0" w:space="0" w:color="auto"/>
        <w:right w:val="none" w:sz="0" w:space="0" w:color="auto"/>
      </w:divBdr>
    </w:div>
    <w:div w:id="1740395340">
      <w:bodyDiv w:val="1"/>
      <w:marLeft w:val="0"/>
      <w:marRight w:val="0"/>
      <w:marTop w:val="0"/>
      <w:marBottom w:val="0"/>
      <w:divBdr>
        <w:top w:val="none" w:sz="0" w:space="0" w:color="auto"/>
        <w:left w:val="none" w:sz="0" w:space="0" w:color="auto"/>
        <w:bottom w:val="none" w:sz="0" w:space="0" w:color="auto"/>
        <w:right w:val="none" w:sz="0" w:space="0" w:color="auto"/>
      </w:divBdr>
    </w:div>
    <w:div w:id="1825463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https://egrul.nalog.ru/index.html"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2.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yperlink" Target="mailto:tec-9@baikalenergy.com" TargetMode="External"/><Relationship Id="rId14" Type="http://schemas.openxmlformats.org/officeDocument/2006/relationships/hyperlink" Target="http://publication.pravo.gov.ru/Document/View/0001201908210010?ysclid=ls16l9ase7949769739&amp;index=3"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80;&#1102;&#1085;&#1100;%2024\&#1040;&#1055;\&#1076;&#1086;&#1082;&#1091;&#1084;&#1077;&#1085;&#1090;&#1072;&#1094;&#1080;&#1103;\&#1044;&#1086;&#1082;&#1091;&#1084;&#1077;&#1085;&#1090;&#1072;&#1094;&#1080;&#1103;%20&#1086;%20&#1079;&#1072;&#1082;&#1091;&#1087;&#1082;&#1077;%20(141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0FA76D902F84CDBB5F78C075ECCCD4A"/>
        <w:category>
          <w:name w:val="Общие"/>
          <w:gallery w:val="placeholder"/>
        </w:category>
        <w:types>
          <w:type w:val="bbPlcHdr"/>
        </w:types>
        <w:behaviors>
          <w:behavior w:val="content"/>
        </w:behaviors>
        <w:guid w:val="{AB138214-5703-475D-929F-1B0001F0A34C}"/>
      </w:docPartPr>
      <w:docPartBody>
        <w:p w:rsidR="00681E1E" w:rsidRDefault="00B444BE">
          <w:pPr>
            <w:pStyle w:val="00FA76D902F84CDBB5F78C075ECCCD4A"/>
          </w:pPr>
          <w:r w:rsidRPr="00680AC0">
            <w:rPr>
              <w:rStyle w:val="a3"/>
            </w:rPr>
            <w:t>Выберите элемент.</w:t>
          </w:r>
        </w:p>
      </w:docPartBody>
    </w:docPart>
    <w:docPart>
      <w:docPartPr>
        <w:name w:val="E4B1B1CD6F8E45D1A795729F4F20B318"/>
        <w:category>
          <w:name w:val="Общие"/>
          <w:gallery w:val="placeholder"/>
        </w:category>
        <w:types>
          <w:type w:val="bbPlcHdr"/>
        </w:types>
        <w:behaviors>
          <w:behavior w:val="content"/>
        </w:behaviors>
        <w:guid w:val="{1C5EEEB8-3BAF-4B9E-8C8C-8F7044B29D81}"/>
      </w:docPartPr>
      <w:docPartBody>
        <w:p w:rsidR="00681E1E" w:rsidRDefault="00B444BE">
          <w:pPr>
            <w:pStyle w:val="E4B1B1CD6F8E45D1A795729F4F20B318"/>
          </w:pPr>
          <w:r w:rsidRPr="00853F0C">
            <w:rPr>
              <w:rStyle w:val="a3"/>
            </w:rPr>
            <w:t>Место для ввода текста.</w:t>
          </w:r>
        </w:p>
      </w:docPartBody>
    </w:docPart>
    <w:docPart>
      <w:docPartPr>
        <w:name w:val="57BE229C28A34DBD9E59BF4CA28C3F6D"/>
        <w:category>
          <w:name w:val="Общие"/>
          <w:gallery w:val="placeholder"/>
        </w:category>
        <w:types>
          <w:type w:val="bbPlcHdr"/>
        </w:types>
        <w:behaviors>
          <w:behavior w:val="content"/>
        </w:behaviors>
        <w:guid w:val="{9E80A196-D1A0-4DB9-91A3-D5420EA7F4CC}"/>
      </w:docPartPr>
      <w:docPartBody>
        <w:p w:rsidR="00681E1E" w:rsidRDefault="00B444BE">
          <w:pPr>
            <w:pStyle w:val="57BE229C28A34DBD9E59BF4CA28C3F6D"/>
          </w:pPr>
          <w:bookmarkStart w:id="0" w:name="НПлана"/>
          <w:r w:rsidRPr="00853F0C">
            <w:rPr>
              <w:rStyle w:val="a3"/>
            </w:rPr>
            <w:t xml:space="preserve">Место для ввода </w:t>
          </w:r>
          <w:r>
            <w:rPr>
              <w:rStyle w:val="a3"/>
            </w:rPr>
            <w:t>номера</w:t>
          </w:r>
          <w:bookmarkEnd w:id="0"/>
        </w:p>
      </w:docPartBody>
    </w:docPart>
    <w:docPart>
      <w:docPartPr>
        <w:name w:val="6D6075D7115D40A7AF6909EAC3A34EE7"/>
        <w:category>
          <w:name w:val="Общие"/>
          <w:gallery w:val="placeholder"/>
        </w:category>
        <w:types>
          <w:type w:val="bbPlcHdr"/>
        </w:types>
        <w:behaviors>
          <w:behavior w:val="content"/>
        </w:behaviors>
        <w:guid w:val="{840170FA-6AC5-4585-9117-10D08E844F4E}"/>
      </w:docPartPr>
      <w:docPartBody>
        <w:p w:rsidR="00681E1E" w:rsidRDefault="00B444BE">
          <w:pPr>
            <w:pStyle w:val="6D6075D7115D40A7AF6909EAC3A34EE7"/>
          </w:pPr>
          <w:r w:rsidRPr="00853F0C">
            <w:rPr>
              <w:rStyle w:val="a3"/>
            </w:rPr>
            <w:t>Место для ввода текста.</w:t>
          </w:r>
        </w:p>
      </w:docPartBody>
    </w:docPart>
    <w:docPart>
      <w:docPartPr>
        <w:name w:val="018B62CC0F2548BB8B8C2399C500B944"/>
        <w:category>
          <w:name w:val="Общие"/>
          <w:gallery w:val="placeholder"/>
        </w:category>
        <w:types>
          <w:type w:val="bbPlcHdr"/>
        </w:types>
        <w:behaviors>
          <w:behavior w:val="content"/>
        </w:behaviors>
        <w:guid w:val="{3D506AFD-3DE9-41AE-BD25-7919F27626AC}"/>
      </w:docPartPr>
      <w:docPartBody>
        <w:p w:rsidR="00681E1E" w:rsidRDefault="00B444BE">
          <w:pPr>
            <w:pStyle w:val="018B62CC0F2548BB8B8C2399C500B944"/>
          </w:pPr>
          <w:r w:rsidRPr="00853F0C">
            <w:rPr>
              <w:rStyle w:val="a3"/>
            </w:rPr>
            <w:t>Место для ввода текста.</w:t>
          </w:r>
        </w:p>
      </w:docPartBody>
    </w:docPart>
    <w:docPart>
      <w:docPartPr>
        <w:name w:val="4701630DCD8442228F72C351A6D868EE"/>
        <w:category>
          <w:name w:val="Общие"/>
          <w:gallery w:val="placeholder"/>
        </w:category>
        <w:types>
          <w:type w:val="bbPlcHdr"/>
        </w:types>
        <w:behaviors>
          <w:behavior w:val="content"/>
        </w:behaviors>
        <w:guid w:val="{9F0C0897-21E1-41C8-B216-5D0F33FEFB41}"/>
      </w:docPartPr>
      <w:docPartBody>
        <w:p w:rsidR="00681E1E" w:rsidRDefault="00B444BE">
          <w:pPr>
            <w:pStyle w:val="4701630DCD8442228F72C351A6D868EE"/>
          </w:pPr>
          <w:r w:rsidRPr="00853F0C">
            <w:rPr>
              <w:rStyle w:val="a3"/>
            </w:rPr>
            <w:t>Место для ввода текста.</w:t>
          </w:r>
        </w:p>
      </w:docPartBody>
    </w:docPart>
    <w:docPart>
      <w:docPartPr>
        <w:name w:val="9E35CFD84D714504ADFF00E63595B83D"/>
        <w:category>
          <w:name w:val="Общие"/>
          <w:gallery w:val="placeholder"/>
        </w:category>
        <w:types>
          <w:type w:val="bbPlcHdr"/>
        </w:types>
        <w:behaviors>
          <w:behavior w:val="content"/>
        </w:behaviors>
        <w:guid w:val="{D3EFA5A7-AC84-40DB-8F84-3651F0D63879}"/>
      </w:docPartPr>
      <w:docPartBody>
        <w:p w:rsidR="00681E1E" w:rsidRDefault="00B444BE">
          <w:pPr>
            <w:pStyle w:val="9E35CFD84D714504ADFF00E63595B83D"/>
          </w:pPr>
          <w:r w:rsidRPr="00853F0C">
            <w:rPr>
              <w:rStyle w:val="a3"/>
            </w:rPr>
            <w:t>Место для ввода текста.</w:t>
          </w:r>
        </w:p>
      </w:docPartBody>
    </w:docPart>
    <w:docPart>
      <w:docPartPr>
        <w:name w:val="DDD74C48E40948339C0A3AB2FB0F497C"/>
        <w:category>
          <w:name w:val="Общие"/>
          <w:gallery w:val="placeholder"/>
        </w:category>
        <w:types>
          <w:type w:val="bbPlcHdr"/>
        </w:types>
        <w:behaviors>
          <w:behavior w:val="content"/>
        </w:behaviors>
        <w:guid w:val="{1F988D41-1E18-4AA1-8AD7-237062FD90D6}"/>
      </w:docPartPr>
      <w:docPartBody>
        <w:p w:rsidR="00681E1E" w:rsidRDefault="00B444BE">
          <w:pPr>
            <w:pStyle w:val="DDD74C48E40948339C0A3AB2FB0F497C"/>
          </w:pPr>
          <w:r w:rsidRPr="00D75CE4">
            <w:rPr>
              <w:rStyle w:val="a3"/>
            </w:rPr>
            <w:t>Место для ввода текста.</w:t>
          </w:r>
        </w:p>
      </w:docPartBody>
    </w:docPart>
    <w:docPart>
      <w:docPartPr>
        <w:name w:val="6EF3C9371C0C47E3A4ED223975CE6240"/>
        <w:category>
          <w:name w:val="Общие"/>
          <w:gallery w:val="placeholder"/>
        </w:category>
        <w:types>
          <w:type w:val="bbPlcHdr"/>
        </w:types>
        <w:behaviors>
          <w:behavior w:val="content"/>
        </w:behaviors>
        <w:guid w:val="{1776B6DF-AF6A-44BD-80D2-EC7B135DB0D3}"/>
      </w:docPartPr>
      <w:docPartBody>
        <w:p w:rsidR="00681E1E" w:rsidRDefault="00B444BE">
          <w:pPr>
            <w:pStyle w:val="6EF3C9371C0C47E3A4ED223975CE6240"/>
          </w:pPr>
          <w:r w:rsidRPr="00853F0C">
            <w:rPr>
              <w:rStyle w:val="a3"/>
            </w:rPr>
            <w:t>Место для ввода текста.</w:t>
          </w:r>
        </w:p>
      </w:docPartBody>
    </w:docPart>
    <w:docPart>
      <w:docPartPr>
        <w:name w:val="88648FD7943A44AFADB16795165247D8"/>
        <w:category>
          <w:name w:val="Общие"/>
          <w:gallery w:val="placeholder"/>
        </w:category>
        <w:types>
          <w:type w:val="bbPlcHdr"/>
        </w:types>
        <w:behaviors>
          <w:behavior w:val="content"/>
        </w:behaviors>
        <w:guid w:val="{C1F2594D-B66B-4341-B397-1ABF5E8FE65F}"/>
      </w:docPartPr>
      <w:docPartBody>
        <w:p w:rsidR="00681E1E" w:rsidRDefault="00B444BE">
          <w:pPr>
            <w:pStyle w:val="88648FD7943A44AFADB16795165247D8"/>
          </w:pPr>
          <w:r w:rsidRPr="00853F0C">
            <w:rPr>
              <w:rStyle w:val="a3"/>
            </w:rPr>
            <w:t>Место для ввода текста.</w:t>
          </w:r>
        </w:p>
      </w:docPartBody>
    </w:docPart>
    <w:docPart>
      <w:docPartPr>
        <w:name w:val="7098FECB95DE4CF2BF499F6038CE2793"/>
        <w:category>
          <w:name w:val="Общие"/>
          <w:gallery w:val="placeholder"/>
        </w:category>
        <w:types>
          <w:type w:val="bbPlcHdr"/>
        </w:types>
        <w:behaviors>
          <w:behavior w:val="content"/>
        </w:behaviors>
        <w:guid w:val="{84A1EE0B-4F33-4D7B-8CA3-80E4FD46324E}"/>
      </w:docPartPr>
      <w:docPartBody>
        <w:p w:rsidR="00681E1E" w:rsidRDefault="00B444BE">
          <w:pPr>
            <w:pStyle w:val="7098FECB95DE4CF2BF499F6038CE2793"/>
          </w:pPr>
          <w:r w:rsidRPr="00853F0C">
            <w:rPr>
              <w:rStyle w:val="a3"/>
            </w:rPr>
            <w:t>Место для ввода текста.</w:t>
          </w:r>
        </w:p>
      </w:docPartBody>
    </w:docPart>
    <w:docPart>
      <w:docPartPr>
        <w:name w:val="DE2D7636C2364D1D954A59EA1D4399EE"/>
        <w:category>
          <w:name w:val="Общие"/>
          <w:gallery w:val="placeholder"/>
        </w:category>
        <w:types>
          <w:type w:val="bbPlcHdr"/>
        </w:types>
        <w:behaviors>
          <w:behavior w:val="content"/>
        </w:behaviors>
        <w:guid w:val="{45B1E78E-7E73-40EE-898D-81B62FA4C327}"/>
      </w:docPartPr>
      <w:docPartBody>
        <w:p w:rsidR="00681E1E" w:rsidRDefault="00B444BE">
          <w:pPr>
            <w:pStyle w:val="DE2D7636C2364D1D954A59EA1D4399EE"/>
          </w:pPr>
          <w:r w:rsidRPr="00853F0C">
            <w:rPr>
              <w:rStyle w:val="a3"/>
            </w:rPr>
            <w:t>Место для ввода текста.</w:t>
          </w:r>
        </w:p>
      </w:docPartBody>
    </w:docPart>
    <w:docPart>
      <w:docPartPr>
        <w:name w:val="17FF16D9E7564F1B90400D0C791B483C"/>
        <w:category>
          <w:name w:val="Общие"/>
          <w:gallery w:val="placeholder"/>
        </w:category>
        <w:types>
          <w:type w:val="bbPlcHdr"/>
        </w:types>
        <w:behaviors>
          <w:behavior w:val="content"/>
        </w:behaviors>
        <w:guid w:val="{AA7C6DB3-95DA-48F0-A298-D5100C33E9BE}"/>
      </w:docPartPr>
      <w:docPartBody>
        <w:p w:rsidR="00681E1E" w:rsidRDefault="00B444BE">
          <w:pPr>
            <w:pStyle w:val="17FF16D9E7564F1B90400D0C791B483C"/>
          </w:pPr>
          <w:r w:rsidRPr="00853F0C">
            <w:rPr>
              <w:rStyle w:val="a3"/>
            </w:rPr>
            <w:t>Место для ввода текста.</w:t>
          </w:r>
        </w:p>
      </w:docPartBody>
    </w:docPart>
    <w:docPart>
      <w:docPartPr>
        <w:name w:val="C342758B0FC54D3BB9CE19F19B4D9361"/>
        <w:category>
          <w:name w:val="Общие"/>
          <w:gallery w:val="placeholder"/>
        </w:category>
        <w:types>
          <w:type w:val="bbPlcHdr"/>
        </w:types>
        <w:behaviors>
          <w:behavior w:val="content"/>
        </w:behaviors>
        <w:guid w:val="{8D6F183D-CB1C-42E3-A48E-596D21DC8EA7}"/>
      </w:docPartPr>
      <w:docPartBody>
        <w:p w:rsidR="00681E1E" w:rsidRDefault="00B444BE">
          <w:pPr>
            <w:pStyle w:val="C342758B0FC54D3BB9CE19F19B4D9361"/>
          </w:pPr>
          <w:r w:rsidRPr="00853F0C">
            <w:rPr>
              <w:rStyle w:val="a3"/>
            </w:rPr>
            <w:t>Место для ввода текста.</w:t>
          </w:r>
        </w:p>
      </w:docPartBody>
    </w:docPart>
    <w:docPart>
      <w:docPartPr>
        <w:name w:val="EFD86318C33D4E2CB8204535EEBA2EFA"/>
        <w:category>
          <w:name w:val="Общие"/>
          <w:gallery w:val="placeholder"/>
        </w:category>
        <w:types>
          <w:type w:val="bbPlcHdr"/>
        </w:types>
        <w:behaviors>
          <w:behavior w:val="content"/>
        </w:behaviors>
        <w:guid w:val="{B5137AE4-3319-4F24-BF6A-60986316D5D8}"/>
      </w:docPartPr>
      <w:docPartBody>
        <w:p w:rsidR="00681E1E" w:rsidRDefault="00B444BE">
          <w:pPr>
            <w:pStyle w:val="EFD86318C33D4E2CB8204535EEBA2EFA"/>
          </w:pPr>
          <w:r w:rsidRPr="00853F0C">
            <w:rPr>
              <w:rStyle w:val="a3"/>
            </w:rPr>
            <w:t>Место для ввода текста.</w:t>
          </w:r>
        </w:p>
      </w:docPartBody>
    </w:docPart>
    <w:docPart>
      <w:docPartPr>
        <w:name w:val="D27388CE451145E8AD079F2C3CE5230F"/>
        <w:category>
          <w:name w:val="Общие"/>
          <w:gallery w:val="placeholder"/>
        </w:category>
        <w:types>
          <w:type w:val="bbPlcHdr"/>
        </w:types>
        <w:behaviors>
          <w:behavior w:val="content"/>
        </w:behaviors>
        <w:guid w:val="{CB82422F-7FB1-4D37-9C46-70A9DC1697B9}"/>
      </w:docPartPr>
      <w:docPartBody>
        <w:p w:rsidR="00681E1E" w:rsidRDefault="00B444BE">
          <w:pPr>
            <w:pStyle w:val="D27388CE451145E8AD079F2C3CE5230F"/>
          </w:pPr>
          <w:r w:rsidRPr="00853F0C">
            <w:rPr>
              <w:rStyle w:val="a3"/>
            </w:rPr>
            <w:t>Место для ввода текста.</w:t>
          </w:r>
        </w:p>
      </w:docPartBody>
    </w:docPart>
    <w:docPart>
      <w:docPartPr>
        <w:name w:val="BB792D7FAC48460BB8906D866435E059"/>
        <w:category>
          <w:name w:val="Общие"/>
          <w:gallery w:val="placeholder"/>
        </w:category>
        <w:types>
          <w:type w:val="bbPlcHdr"/>
        </w:types>
        <w:behaviors>
          <w:behavior w:val="content"/>
        </w:behaviors>
        <w:guid w:val="{0681C297-EFB6-48BD-A403-2631AC4FF69F}"/>
      </w:docPartPr>
      <w:docPartBody>
        <w:p w:rsidR="00681E1E" w:rsidRDefault="00B444BE">
          <w:pPr>
            <w:pStyle w:val="BB792D7FAC48460BB8906D866435E059"/>
          </w:pPr>
          <w:r w:rsidRPr="00853F0C">
            <w:rPr>
              <w:rStyle w:val="a3"/>
            </w:rPr>
            <w:t>Место для ввода текста.</w:t>
          </w:r>
        </w:p>
      </w:docPartBody>
    </w:docPart>
    <w:docPart>
      <w:docPartPr>
        <w:name w:val="9E91EC9E85524B2DBC469720C0AC560A"/>
        <w:category>
          <w:name w:val="Общие"/>
          <w:gallery w:val="placeholder"/>
        </w:category>
        <w:types>
          <w:type w:val="bbPlcHdr"/>
        </w:types>
        <w:behaviors>
          <w:behavior w:val="content"/>
        </w:behaviors>
        <w:guid w:val="{3091CF54-10B7-40B5-8964-02C75D84CCC9}"/>
      </w:docPartPr>
      <w:docPartBody>
        <w:p w:rsidR="00681E1E" w:rsidRDefault="00B444BE">
          <w:pPr>
            <w:pStyle w:val="9E91EC9E85524B2DBC469720C0AC560A"/>
          </w:pPr>
          <w:r w:rsidRPr="00853F0C">
            <w:rPr>
              <w:rStyle w:val="a3"/>
            </w:rPr>
            <w:t>Место для ввода текста.</w:t>
          </w:r>
        </w:p>
      </w:docPartBody>
    </w:docPart>
    <w:docPart>
      <w:docPartPr>
        <w:name w:val="83C30CE518DD4219B1F109EBA494AF64"/>
        <w:category>
          <w:name w:val="Общие"/>
          <w:gallery w:val="placeholder"/>
        </w:category>
        <w:types>
          <w:type w:val="bbPlcHdr"/>
        </w:types>
        <w:behaviors>
          <w:behavior w:val="content"/>
        </w:behaviors>
        <w:guid w:val="{16B91A2A-CCF8-4F2C-93E2-7DD2352C13AE}"/>
      </w:docPartPr>
      <w:docPartBody>
        <w:p w:rsidR="00681E1E" w:rsidRDefault="00B444BE">
          <w:pPr>
            <w:pStyle w:val="83C30CE518DD4219B1F109EBA494AF64"/>
          </w:pPr>
          <w:r w:rsidRPr="00853F0C">
            <w:rPr>
              <w:rStyle w:val="a3"/>
            </w:rPr>
            <w:t>Место для ввода текста.</w:t>
          </w:r>
        </w:p>
      </w:docPartBody>
    </w:docPart>
    <w:docPart>
      <w:docPartPr>
        <w:name w:val="1E4417A5CD3545768E9F2A528953B895"/>
        <w:category>
          <w:name w:val="Общие"/>
          <w:gallery w:val="placeholder"/>
        </w:category>
        <w:types>
          <w:type w:val="bbPlcHdr"/>
        </w:types>
        <w:behaviors>
          <w:behavior w:val="content"/>
        </w:behaviors>
        <w:guid w:val="{362E2566-73D6-4500-B962-F7D2DCB20090}"/>
      </w:docPartPr>
      <w:docPartBody>
        <w:p w:rsidR="00681E1E" w:rsidRDefault="00B444BE">
          <w:pPr>
            <w:pStyle w:val="1E4417A5CD3545768E9F2A528953B895"/>
          </w:pPr>
          <w:r w:rsidRPr="00853F0C">
            <w:rPr>
              <w:rStyle w:val="a3"/>
            </w:rPr>
            <w:t>Место для ввода текста.</w:t>
          </w:r>
        </w:p>
      </w:docPartBody>
    </w:docPart>
    <w:docPart>
      <w:docPartPr>
        <w:name w:val="BEEA9859AA1D447EB3ECEB31C1910AB2"/>
        <w:category>
          <w:name w:val="Общие"/>
          <w:gallery w:val="placeholder"/>
        </w:category>
        <w:types>
          <w:type w:val="bbPlcHdr"/>
        </w:types>
        <w:behaviors>
          <w:behavior w:val="content"/>
        </w:behaviors>
        <w:guid w:val="{64707806-F45D-42A3-BB3E-1B3A54240F39}"/>
      </w:docPartPr>
      <w:docPartBody>
        <w:p w:rsidR="00681E1E" w:rsidRDefault="00B444BE">
          <w:pPr>
            <w:pStyle w:val="BEEA9859AA1D447EB3ECEB31C1910AB2"/>
          </w:pPr>
          <w:r w:rsidRPr="007027F2">
            <w:rPr>
              <w:rStyle w:val="a3"/>
            </w:rPr>
            <w:t>Выберите стандартный блок.</w:t>
          </w:r>
        </w:p>
      </w:docPartBody>
    </w:docPart>
    <w:docPart>
      <w:docPartPr>
        <w:name w:val="2F195C17691442C6BB490D691FEBFF75"/>
        <w:category>
          <w:name w:val="Общие"/>
          <w:gallery w:val="placeholder"/>
        </w:category>
        <w:types>
          <w:type w:val="bbPlcHdr"/>
        </w:types>
        <w:behaviors>
          <w:behavior w:val="content"/>
        </w:behaviors>
        <w:guid w:val="{785641D0-BF83-4673-9243-3D68AF266858}"/>
      </w:docPartPr>
      <w:docPartBody>
        <w:p w:rsidR="00681E1E" w:rsidRDefault="00B444BE">
          <w:pPr>
            <w:pStyle w:val="2F195C17691442C6BB490D691FEBFF75"/>
          </w:pPr>
          <w:r w:rsidRPr="00853F0C">
            <w:rPr>
              <w:rStyle w:val="a3"/>
            </w:rPr>
            <w:t>Место для ввода текста.</w:t>
          </w:r>
        </w:p>
      </w:docPartBody>
    </w:docPart>
    <w:docPart>
      <w:docPartPr>
        <w:name w:val="9882409740304B42AF72031066B9DAEE"/>
        <w:category>
          <w:name w:val="Общие"/>
          <w:gallery w:val="placeholder"/>
        </w:category>
        <w:types>
          <w:type w:val="bbPlcHdr"/>
        </w:types>
        <w:behaviors>
          <w:behavior w:val="content"/>
        </w:behaviors>
        <w:guid w:val="{B52D84A8-5B25-4109-8F19-9D52E7B20E12}"/>
      </w:docPartPr>
      <w:docPartBody>
        <w:p w:rsidR="00681E1E" w:rsidRDefault="00B444BE">
          <w:pPr>
            <w:pStyle w:val="9882409740304B42AF72031066B9DAEE"/>
          </w:pPr>
          <w:r w:rsidRPr="00E6512F">
            <w:rPr>
              <w:rStyle w:val="a3"/>
            </w:rPr>
            <w:t>Место для ввода даты.</w:t>
          </w:r>
        </w:p>
      </w:docPartBody>
    </w:docPart>
    <w:docPart>
      <w:docPartPr>
        <w:name w:val="13811A887469485BB95A33BFEBEAF0FF"/>
        <w:category>
          <w:name w:val="Общие"/>
          <w:gallery w:val="placeholder"/>
        </w:category>
        <w:types>
          <w:type w:val="bbPlcHdr"/>
        </w:types>
        <w:behaviors>
          <w:behavior w:val="content"/>
        </w:behaviors>
        <w:guid w:val="{D1778E7D-C413-478D-95D5-C818BD85F030}"/>
      </w:docPartPr>
      <w:docPartBody>
        <w:p w:rsidR="00681E1E" w:rsidRDefault="00B444BE">
          <w:pPr>
            <w:pStyle w:val="13811A887469485BB95A33BFEBEAF0FF"/>
          </w:pPr>
          <w:r w:rsidRPr="00853F0C">
            <w:rPr>
              <w:rStyle w:val="a3"/>
            </w:rPr>
            <w:t>Место для ввода текста.</w:t>
          </w:r>
        </w:p>
      </w:docPartBody>
    </w:docPart>
    <w:docPart>
      <w:docPartPr>
        <w:name w:val="617F6554C6B34068852666CDA87CF715"/>
        <w:category>
          <w:name w:val="Общие"/>
          <w:gallery w:val="placeholder"/>
        </w:category>
        <w:types>
          <w:type w:val="bbPlcHdr"/>
        </w:types>
        <w:behaviors>
          <w:behavior w:val="content"/>
        </w:behaviors>
        <w:guid w:val="{89CFAEBB-C29D-4047-A9FD-E47B520391BE}"/>
      </w:docPartPr>
      <w:docPartBody>
        <w:p w:rsidR="00681E1E" w:rsidRDefault="00B444BE">
          <w:pPr>
            <w:pStyle w:val="617F6554C6B34068852666CDA87CF715"/>
          </w:pPr>
          <w:r w:rsidRPr="00853F0C">
            <w:rPr>
              <w:rStyle w:val="a3"/>
            </w:rPr>
            <w:t>Место для ввода текста.</w:t>
          </w:r>
        </w:p>
      </w:docPartBody>
    </w:docPart>
    <w:docPart>
      <w:docPartPr>
        <w:name w:val="68BCEAC56A05432BA046888DBDAACF52"/>
        <w:category>
          <w:name w:val="Общие"/>
          <w:gallery w:val="placeholder"/>
        </w:category>
        <w:types>
          <w:type w:val="bbPlcHdr"/>
        </w:types>
        <w:behaviors>
          <w:behavior w:val="content"/>
        </w:behaviors>
        <w:guid w:val="{C60D244F-D277-46DF-9F33-B9A37DE37805}"/>
      </w:docPartPr>
      <w:docPartBody>
        <w:p w:rsidR="00681E1E" w:rsidRDefault="00B444BE">
          <w:pPr>
            <w:pStyle w:val="68BCEAC56A05432BA046888DBDAACF52"/>
          </w:pPr>
          <w:r w:rsidRPr="00853F0C">
            <w:rPr>
              <w:rStyle w:val="a3"/>
            </w:rPr>
            <w:t>Место для ввода текста.</w:t>
          </w:r>
        </w:p>
      </w:docPartBody>
    </w:docPart>
    <w:docPart>
      <w:docPartPr>
        <w:name w:val="806794207EA14009B61822254F16E68B"/>
        <w:category>
          <w:name w:val="Общие"/>
          <w:gallery w:val="placeholder"/>
        </w:category>
        <w:types>
          <w:type w:val="bbPlcHdr"/>
        </w:types>
        <w:behaviors>
          <w:behavior w:val="content"/>
        </w:behaviors>
        <w:guid w:val="{D5BBA98E-0EF3-4FEC-A1ED-7118112C8AD0}"/>
      </w:docPartPr>
      <w:docPartBody>
        <w:p w:rsidR="00681E1E" w:rsidRDefault="00B444BE">
          <w:pPr>
            <w:pStyle w:val="806794207EA14009B61822254F16E68B"/>
          </w:pPr>
          <w:r w:rsidRPr="00853F0C">
            <w:rPr>
              <w:rStyle w:val="a3"/>
            </w:rPr>
            <w:t>Место для ввода текста.</w:t>
          </w:r>
        </w:p>
      </w:docPartBody>
    </w:docPart>
    <w:docPart>
      <w:docPartPr>
        <w:name w:val="AF6E95945C11458C996A1A86C2DFD32A"/>
        <w:category>
          <w:name w:val="Общие"/>
          <w:gallery w:val="placeholder"/>
        </w:category>
        <w:types>
          <w:type w:val="bbPlcHdr"/>
        </w:types>
        <w:behaviors>
          <w:behavior w:val="content"/>
        </w:behaviors>
        <w:guid w:val="{0AE7A145-FEB5-412E-9FE4-6B05A0ADBA1B}"/>
      </w:docPartPr>
      <w:docPartBody>
        <w:p w:rsidR="00681E1E" w:rsidRDefault="00B444BE">
          <w:pPr>
            <w:pStyle w:val="AF6E95945C11458C996A1A86C2DFD32A"/>
          </w:pPr>
          <w:r>
            <w:rPr>
              <w:rStyle w:val="a3"/>
            </w:rPr>
            <w:t>Место для ввода текста.</w:t>
          </w:r>
        </w:p>
      </w:docPartBody>
    </w:docPart>
    <w:docPart>
      <w:docPartPr>
        <w:name w:val="E951200F35AF4023BAD230E30DF9AE33"/>
        <w:category>
          <w:name w:val="Общие"/>
          <w:gallery w:val="placeholder"/>
        </w:category>
        <w:types>
          <w:type w:val="bbPlcHdr"/>
        </w:types>
        <w:behaviors>
          <w:behavior w:val="content"/>
        </w:behaviors>
        <w:guid w:val="{F522CB50-3406-49C6-BEAF-073EB380CA69}"/>
      </w:docPartPr>
      <w:docPartBody>
        <w:p w:rsidR="00681E1E" w:rsidRDefault="00B444BE">
          <w:pPr>
            <w:pStyle w:val="E951200F35AF4023BAD230E30DF9AE33"/>
          </w:pPr>
          <w:r w:rsidRPr="00853F0C">
            <w:rPr>
              <w:rStyle w:val="a3"/>
            </w:rPr>
            <w:t>Место для ввода текста.</w:t>
          </w:r>
        </w:p>
      </w:docPartBody>
    </w:docPart>
    <w:docPart>
      <w:docPartPr>
        <w:name w:val="BCE35EECFAF8474BAEAC0ECD1CF01CD2"/>
        <w:category>
          <w:name w:val="Общие"/>
          <w:gallery w:val="placeholder"/>
        </w:category>
        <w:types>
          <w:type w:val="bbPlcHdr"/>
        </w:types>
        <w:behaviors>
          <w:behavior w:val="content"/>
        </w:behaviors>
        <w:guid w:val="{E41AA739-FE2B-4FAF-B209-4F55EDC220D6}"/>
      </w:docPartPr>
      <w:docPartBody>
        <w:p w:rsidR="00681E1E" w:rsidRDefault="00B444BE">
          <w:pPr>
            <w:pStyle w:val="BCE35EECFAF8474BAEAC0ECD1CF01CD2"/>
          </w:pPr>
          <w:r w:rsidRPr="00E6512F">
            <w:rPr>
              <w:rStyle w:val="a3"/>
            </w:rPr>
            <w:t>Место для ввода даты.</w:t>
          </w:r>
        </w:p>
      </w:docPartBody>
    </w:docPart>
    <w:docPart>
      <w:docPartPr>
        <w:name w:val="6724C20F49A74DF8940E6BC0A5735B4C"/>
        <w:category>
          <w:name w:val="Общие"/>
          <w:gallery w:val="placeholder"/>
        </w:category>
        <w:types>
          <w:type w:val="bbPlcHdr"/>
        </w:types>
        <w:behaviors>
          <w:behavior w:val="content"/>
        </w:behaviors>
        <w:guid w:val="{9143C0A6-E608-4DC6-AA53-436867D66CBB}"/>
      </w:docPartPr>
      <w:docPartBody>
        <w:p w:rsidR="00681E1E" w:rsidRDefault="00B444BE">
          <w:pPr>
            <w:pStyle w:val="6724C20F49A74DF8940E6BC0A5735B4C"/>
          </w:pPr>
          <w:r w:rsidRPr="00853F0C">
            <w:rPr>
              <w:rStyle w:val="a3"/>
            </w:rPr>
            <w:t>Место для ввода текста.</w:t>
          </w:r>
        </w:p>
      </w:docPartBody>
    </w:docPart>
    <w:docPart>
      <w:docPartPr>
        <w:name w:val="C661CF0D3FDB458B88DC5EF79EA6363E"/>
        <w:category>
          <w:name w:val="Общие"/>
          <w:gallery w:val="placeholder"/>
        </w:category>
        <w:types>
          <w:type w:val="bbPlcHdr"/>
        </w:types>
        <w:behaviors>
          <w:behavior w:val="content"/>
        </w:behaviors>
        <w:guid w:val="{4AA2161C-E831-4807-A800-83259C95F98E}"/>
      </w:docPartPr>
      <w:docPartBody>
        <w:p w:rsidR="00681E1E" w:rsidRDefault="00B444BE">
          <w:pPr>
            <w:pStyle w:val="C661CF0D3FDB458B88DC5EF79EA6363E"/>
          </w:pPr>
          <w:r w:rsidRPr="00853F0C">
            <w:rPr>
              <w:rStyle w:val="a3"/>
            </w:rPr>
            <w:t>Место для ввода текста.</w:t>
          </w:r>
        </w:p>
      </w:docPartBody>
    </w:docPart>
    <w:docPart>
      <w:docPartPr>
        <w:name w:val="480B7F1BAA404EE0AC373555840A2840"/>
        <w:category>
          <w:name w:val="Общие"/>
          <w:gallery w:val="placeholder"/>
        </w:category>
        <w:types>
          <w:type w:val="bbPlcHdr"/>
        </w:types>
        <w:behaviors>
          <w:behavior w:val="content"/>
        </w:behaviors>
        <w:guid w:val="{42C5B328-962D-430A-8698-BA41AD1E4CAD}"/>
      </w:docPartPr>
      <w:docPartBody>
        <w:p w:rsidR="00681E1E" w:rsidRDefault="00B444BE">
          <w:pPr>
            <w:pStyle w:val="480B7F1BAA404EE0AC373555840A2840"/>
          </w:pPr>
          <w:r w:rsidRPr="00B56B74">
            <w:rPr>
              <w:rStyle w:val="a3"/>
            </w:rPr>
            <w:t>Место для ввода текста.</w:t>
          </w:r>
        </w:p>
      </w:docPartBody>
    </w:docPart>
    <w:docPart>
      <w:docPartPr>
        <w:name w:val="FED819A0058147A2AC0AF2B5EB1167C1"/>
        <w:category>
          <w:name w:val="Общие"/>
          <w:gallery w:val="placeholder"/>
        </w:category>
        <w:types>
          <w:type w:val="bbPlcHdr"/>
        </w:types>
        <w:behaviors>
          <w:behavior w:val="content"/>
        </w:behaviors>
        <w:guid w:val="{609A0EDA-EFA9-496D-A21A-4097D038EC6E}"/>
      </w:docPartPr>
      <w:docPartBody>
        <w:p w:rsidR="00681E1E" w:rsidRDefault="00B444BE">
          <w:pPr>
            <w:pStyle w:val="FED819A0058147A2AC0AF2B5EB1167C1"/>
          </w:pPr>
          <w:r w:rsidRPr="00853F0C">
            <w:rPr>
              <w:rStyle w:val="a3"/>
            </w:rPr>
            <w:t>Место для ввода текста.</w:t>
          </w:r>
        </w:p>
      </w:docPartBody>
    </w:docPart>
    <w:docPart>
      <w:docPartPr>
        <w:name w:val="90476B6EC11948078E51D7D4F7CEFEB3"/>
        <w:category>
          <w:name w:val="Общие"/>
          <w:gallery w:val="placeholder"/>
        </w:category>
        <w:types>
          <w:type w:val="bbPlcHdr"/>
        </w:types>
        <w:behaviors>
          <w:behavior w:val="content"/>
        </w:behaviors>
        <w:guid w:val="{B90DD157-9CF4-47F5-813F-E0B8A57468F7}"/>
      </w:docPartPr>
      <w:docPartBody>
        <w:p w:rsidR="00681E1E" w:rsidRDefault="00B444BE">
          <w:pPr>
            <w:pStyle w:val="90476B6EC11948078E51D7D4F7CEFEB3"/>
          </w:pPr>
          <w:r w:rsidRPr="00853F0C">
            <w:rPr>
              <w:rStyle w:val="a3"/>
            </w:rPr>
            <w:t>Место для ввода текста.</w:t>
          </w:r>
        </w:p>
      </w:docPartBody>
    </w:docPart>
    <w:docPart>
      <w:docPartPr>
        <w:name w:val="CF8DFFB32B0D4114864114F9C3F88B97"/>
        <w:category>
          <w:name w:val="Общие"/>
          <w:gallery w:val="placeholder"/>
        </w:category>
        <w:types>
          <w:type w:val="bbPlcHdr"/>
        </w:types>
        <w:behaviors>
          <w:behavior w:val="content"/>
        </w:behaviors>
        <w:guid w:val="{59F438CA-4DC1-4D59-BF71-7622EAFC9AA8}"/>
      </w:docPartPr>
      <w:docPartBody>
        <w:p w:rsidR="00681E1E" w:rsidRDefault="00B444BE">
          <w:pPr>
            <w:pStyle w:val="CF8DFFB32B0D4114864114F9C3F88B97"/>
          </w:pPr>
          <w:r w:rsidRPr="00D75CE4">
            <w:rPr>
              <w:rStyle w:val="a3"/>
            </w:rPr>
            <w:t>Место для ввода текста.</w:t>
          </w:r>
        </w:p>
      </w:docPartBody>
    </w:docPart>
    <w:docPart>
      <w:docPartPr>
        <w:name w:val="476F617AC7684A1F95C1A707261ECE80"/>
        <w:category>
          <w:name w:val="Общие"/>
          <w:gallery w:val="placeholder"/>
        </w:category>
        <w:types>
          <w:type w:val="bbPlcHdr"/>
        </w:types>
        <w:behaviors>
          <w:behavior w:val="content"/>
        </w:behaviors>
        <w:guid w:val="{18B43E1A-E550-45B6-9C6F-D477689A8BAF}"/>
      </w:docPartPr>
      <w:docPartBody>
        <w:p w:rsidR="00681E1E" w:rsidRDefault="00B444BE">
          <w:pPr>
            <w:pStyle w:val="476F617AC7684A1F95C1A707261ECE80"/>
          </w:pPr>
          <w:r w:rsidRPr="00853F0C">
            <w:rPr>
              <w:rStyle w:val="a3"/>
            </w:rPr>
            <w:t>Место для ввода текста.</w:t>
          </w:r>
        </w:p>
      </w:docPartBody>
    </w:docPart>
    <w:docPart>
      <w:docPartPr>
        <w:name w:val="8B05374C690846E3B5C9D5C2D3267DCD"/>
        <w:category>
          <w:name w:val="Общие"/>
          <w:gallery w:val="placeholder"/>
        </w:category>
        <w:types>
          <w:type w:val="bbPlcHdr"/>
        </w:types>
        <w:behaviors>
          <w:behavior w:val="content"/>
        </w:behaviors>
        <w:guid w:val="{55F93867-EBF4-43E6-A407-EB4799B01E06}"/>
      </w:docPartPr>
      <w:docPartBody>
        <w:p w:rsidR="00681E1E" w:rsidRDefault="00B444BE">
          <w:pPr>
            <w:pStyle w:val="8B05374C690846E3B5C9D5C2D3267DCD"/>
          </w:pPr>
          <w:r w:rsidRPr="00853F0C">
            <w:rPr>
              <w:rStyle w:val="a3"/>
            </w:rPr>
            <w:t>Место для ввода текста.</w:t>
          </w:r>
        </w:p>
      </w:docPartBody>
    </w:docPart>
    <w:docPart>
      <w:docPartPr>
        <w:name w:val="D6733686C7C1478FA52DE5A5F8DDF66E"/>
        <w:category>
          <w:name w:val="Общие"/>
          <w:gallery w:val="placeholder"/>
        </w:category>
        <w:types>
          <w:type w:val="bbPlcHdr"/>
        </w:types>
        <w:behaviors>
          <w:behavior w:val="content"/>
        </w:behaviors>
        <w:guid w:val="{FBCE0515-DA4D-488C-A834-EA3BE0A693D6}"/>
      </w:docPartPr>
      <w:docPartBody>
        <w:p w:rsidR="00681E1E" w:rsidRDefault="00B444BE">
          <w:pPr>
            <w:pStyle w:val="D6733686C7C1478FA52DE5A5F8DDF66E"/>
          </w:pPr>
          <w:r w:rsidRPr="00853F0C">
            <w:rPr>
              <w:rStyle w:val="a3"/>
            </w:rPr>
            <w:t>Место для ввода текста.</w:t>
          </w:r>
        </w:p>
      </w:docPartBody>
    </w:docPart>
    <w:docPart>
      <w:docPartPr>
        <w:name w:val="9E97F72E5D3E4CA4B1E25435AB472EAF"/>
        <w:category>
          <w:name w:val="Общие"/>
          <w:gallery w:val="placeholder"/>
        </w:category>
        <w:types>
          <w:type w:val="bbPlcHdr"/>
        </w:types>
        <w:behaviors>
          <w:behavior w:val="content"/>
        </w:behaviors>
        <w:guid w:val="{0CC0CA79-F1F8-47AD-98AB-D8C04D52601E}"/>
      </w:docPartPr>
      <w:docPartBody>
        <w:p w:rsidR="00681E1E" w:rsidRDefault="00B444BE">
          <w:pPr>
            <w:pStyle w:val="9E97F72E5D3E4CA4B1E25435AB472EAF"/>
          </w:pPr>
          <w:r w:rsidRPr="00853F0C">
            <w:rPr>
              <w:rStyle w:val="a3"/>
            </w:rPr>
            <w:t>Место для ввода текста.</w:t>
          </w:r>
        </w:p>
      </w:docPartBody>
    </w:docPart>
    <w:docPart>
      <w:docPartPr>
        <w:name w:val="CC2D12DF2D994226B7A9214E43F92BEF"/>
        <w:category>
          <w:name w:val="Общие"/>
          <w:gallery w:val="placeholder"/>
        </w:category>
        <w:types>
          <w:type w:val="bbPlcHdr"/>
        </w:types>
        <w:behaviors>
          <w:behavior w:val="content"/>
        </w:behaviors>
        <w:guid w:val="{AFC3330C-0BB0-47C8-AD9C-1FE0D30EA00A}"/>
      </w:docPartPr>
      <w:docPartBody>
        <w:p w:rsidR="00681E1E" w:rsidRDefault="00B444BE">
          <w:pPr>
            <w:pStyle w:val="CC2D12DF2D994226B7A9214E43F92BEF"/>
          </w:pPr>
          <w:r w:rsidRPr="00853F0C">
            <w:rPr>
              <w:rStyle w:val="a3"/>
            </w:rPr>
            <w:t>Место для ввода текста.</w:t>
          </w:r>
        </w:p>
      </w:docPartBody>
    </w:docPart>
    <w:docPart>
      <w:docPartPr>
        <w:name w:val="62FFBAB00FA9478983455381C549EF1A"/>
        <w:category>
          <w:name w:val="Общие"/>
          <w:gallery w:val="placeholder"/>
        </w:category>
        <w:types>
          <w:type w:val="bbPlcHdr"/>
        </w:types>
        <w:behaviors>
          <w:behavior w:val="content"/>
        </w:behaviors>
        <w:guid w:val="{49E16211-2C60-4C29-AC7C-CFE3E33C2A6C}"/>
      </w:docPartPr>
      <w:docPartBody>
        <w:p w:rsidR="00681E1E" w:rsidRDefault="00B444BE">
          <w:pPr>
            <w:pStyle w:val="62FFBAB00FA9478983455381C549EF1A"/>
          </w:pPr>
          <w:r w:rsidRPr="00853F0C">
            <w:rPr>
              <w:rStyle w:val="a3"/>
            </w:rPr>
            <w:t>Место для ввода текста.</w:t>
          </w:r>
        </w:p>
      </w:docPartBody>
    </w:docPart>
    <w:docPart>
      <w:docPartPr>
        <w:name w:val="80588F607D1A477BB78F9B0E84981E18"/>
        <w:category>
          <w:name w:val="Общие"/>
          <w:gallery w:val="placeholder"/>
        </w:category>
        <w:types>
          <w:type w:val="bbPlcHdr"/>
        </w:types>
        <w:behaviors>
          <w:behavior w:val="content"/>
        </w:behaviors>
        <w:guid w:val="{81E3F1DD-5827-4857-B816-D3C6B16B1AFD}"/>
      </w:docPartPr>
      <w:docPartBody>
        <w:p w:rsidR="00681E1E" w:rsidRDefault="00B444BE">
          <w:pPr>
            <w:pStyle w:val="80588F607D1A477BB78F9B0E84981E18"/>
          </w:pPr>
          <w:r>
            <w:rPr>
              <w:color w:val="808080" w:themeColor="background1" w:themeShade="80"/>
            </w:rPr>
            <w:t>Укажите документ или вид сведений</w:t>
          </w:r>
        </w:p>
      </w:docPartBody>
    </w:docPart>
    <w:docPart>
      <w:docPartPr>
        <w:name w:val="2320AECA2B95483490B5ED84D2458341"/>
        <w:category>
          <w:name w:val="Общие"/>
          <w:gallery w:val="placeholder"/>
        </w:category>
        <w:types>
          <w:type w:val="bbPlcHdr"/>
        </w:types>
        <w:behaviors>
          <w:behavior w:val="content"/>
        </w:behaviors>
        <w:guid w:val="{1FAC80D2-0951-4AA4-B3AC-C8AC2AD7AE29}"/>
      </w:docPartPr>
      <w:docPartBody>
        <w:p w:rsidR="00681E1E" w:rsidRDefault="00B444BE">
          <w:pPr>
            <w:pStyle w:val="2320AECA2B95483490B5ED84D2458341"/>
          </w:pPr>
          <w:r>
            <w:rPr>
              <w:color w:val="808080" w:themeColor="background1" w:themeShade="80"/>
            </w:rPr>
            <w:t>Укажите документ или вид сведений</w:t>
          </w:r>
        </w:p>
      </w:docPartBody>
    </w:docPart>
    <w:docPart>
      <w:docPartPr>
        <w:name w:val="B3559B3856224BBDAFFEC07C360F46A5"/>
        <w:category>
          <w:name w:val="Общие"/>
          <w:gallery w:val="placeholder"/>
        </w:category>
        <w:types>
          <w:type w:val="bbPlcHdr"/>
        </w:types>
        <w:behaviors>
          <w:behavior w:val="content"/>
        </w:behaviors>
        <w:guid w:val="{2C136611-25A9-4B2B-8312-93E2C63C4ED8}"/>
      </w:docPartPr>
      <w:docPartBody>
        <w:p w:rsidR="00681E1E" w:rsidRDefault="00B444BE">
          <w:pPr>
            <w:pStyle w:val="B3559B3856224BBDAFFEC07C360F46A5"/>
          </w:pPr>
          <w:r>
            <w:rPr>
              <w:color w:val="808080" w:themeColor="background1" w:themeShade="80"/>
            </w:rPr>
            <w:t>Укажите документ или вид сведений</w:t>
          </w:r>
        </w:p>
      </w:docPartBody>
    </w:docPart>
    <w:docPart>
      <w:docPartPr>
        <w:name w:val="1F69F623C0584B15B37E9D6C145EA9DF"/>
        <w:category>
          <w:name w:val="Общие"/>
          <w:gallery w:val="placeholder"/>
        </w:category>
        <w:types>
          <w:type w:val="bbPlcHdr"/>
        </w:types>
        <w:behaviors>
          <w:behavior w:val="content"/>
        </w:behaviors>
        <w:guid w:val="{CBB9C0A9-91B1-444E-9C2A-BCEAAEFE7307}"/>
      </w:docPartPr>
      <w:docPartBody>
        <w:p w:rsidR="00681E1E" w:rsidRDefault="00B444BE">
          <w:pPr>
            <w:pStyle w:val="1F69F623C0584B15B37E9D6C145EA9DF"/>
          </w:pPr>
          <w:r>
            <w:rPr>
              <w:color w:val="808080" w:themeColor="background1" w:themeShade="80"/>
            </w:rPr>
            <w:t>Укажите документ или вид сведений</w:t>
          </w:r>
        </w:p>
      </w:docPartBody>
    </w:docPart>
    <w:docPart>
      <w:docPartPr>
        <w:name w:val="27E671BDCB58428B8D1FE62419818B75"/>
        <w:category>
          <w:name w:val="Общие"/>
          <w:gallery w:val="placeholder"/>
        </w:category>
        <w:types>
          <w:type w:val="bbPlcHdr"/>
        </w:types>
        <w:behaviors>
          <w:behavior w:val="content"/>
        </w:behaviors>
        <w:guid w:val="{92C68CEC-F698-4F22-ACC8-F19F74B819E1}"/>
      </w:docPartPr>
      <w:docPartBody>
        <w:p w:rsidR="00681E1E" w:rsidRDefault="00B444BE">
          <w:pPr>
            <w:pStyle w:val="27E671BDCB58428B8D1FE62419818B75"/>
          </w:pPr>
          <w:r>
            <w:rPr>
              <w:color w:val="808080" w:themeColor="background1" w:themeShade="80"/>
            </w:rPr>
            <w:t>Укажите документ или вид сведений</w:t>
          </w:r>
        </w:p>
      </w:docPartBody>
    </w:docPart>
    <w:docPart>
      <w:docPartPr>
        <w:name w:val="83198E55DD3C4CF88670F7B14EBC8542"/>
        <w:category>
          <w:name w:val="Общие"/>
          <w:gallery w:val="placeholder"/>
        </w:category>
        <w:types>
          <w:type w:val="bbPlcHdr"/>
        </w:types>
        <w:behaviors>
          <w:behavior w:val="content"/>
        </w:behaviors>
        <w:guid w:val="{C956F016-84CA-4076-B1AB-0A370C84302B}"/>
      </w:docPartPr>
      <w:docPartBody>
        <w:p w:rsidR="00681E1E" w:rsidRDefault="00B444BE">
          <w:pPr>
            <w:pStyle w:val="83198E55DD3C4CF88670F7B14EBC8542"/>
          </w:pPr>
          <w:r>
            <w:rPr>
              <w:color w:val="808080" w:themeColor="background1" w:themeShade="80"/>
            </w:rPr>
            <w:t>Укажите документ или вид сведений</w:t>
          </w:r>
        </w:p>
      </w:docPartBody>
    </w:docPart>
    <w:docPart>
      <w:docPartPr>
        <w:name w:val="32DC43DC2A19456DBE06E7DADF574E27"/>
        <w:category>
          <w:name w:val="Общие"/>
          <w:gallery w:val="placeholder"/>
        </w:category>
        <w:types>
          <w:type w:val="bbPlcHdr"/>
        </w:types>
        <w:behaviors>
          <w:behavior w:val="content"/>
        </w:behaviors>
        <w:guid w:val="{09F9E98C-1AFA-42B7-92D5-DC6DFF20ADDC}"/>
      </w:docPartPr>
      <w:docPartBody>
        <w:p w:rsidR="00681E1E" w:rsidRDefault="00B444BE">
          <w:pPr>
            <w:pStyle w:val="32DC43DC2A19456DBE06E7DADF574E27"/>
          </w:pPr>
          <w:r>
            <w:rPr>
              <w:color w:val="808080" w:themeColor="background1" w:themeShade="80"/>
            </w:rPr>
            <w:t>Укажите документ или вид сведений</w:t>
          </w:r>
        </w:p>
      </w:docPartBody>
    </w:docPart>
    <w:docPart>
      <w:docPartPr>
        <w:name w:val="CE231B89AC8C4C24AB9E263B534FFDBB"/>
        <w:category>
          <w:name w:val="Общие"/>
          <w:gallery w:val="placeholder"/>
        </w:category>
        <w:types>
          <w:type w:val="bbPlcHdr"/>
        </w:types>
        <w:behaviors>
          <w:behavior w:val="content"/>
        </w:behaviors>
        <w:guid w:val="{5AAF230E-90B8-436F-B3E3-87DB25035A30}"/>
      </w:docPartPr>
      <w:docPartBody>
        <w:p w:rsidR="00681E1E" w:rsidRDefault="00B444BE">
          <w:pPr>
            <w:pStyle w:val="CE231B89AC8C4C24AB9E263B534FFDBB"/>
          </w:pPr>
          <w:r>
            <w:rPr>
              <w:color w:val="808080" w:themeColor="background1" w:themeShade="80"/>
            </w:rPr>
            <w:t>Укажите документ или вид сведений</w:t>
          </w:r>
        </w:p>
      </w:docPartBody>
    </w:docPart>
    <w:docPart>
      <w:docPartPr>
        <w:name w:val="5631A0AB245B40DA80BD834B54B2CDF1"/>
        <w:category>
          <w:name w:val="Общие"/>
          <w:gallery w:val="placeholder"/>
        </w:category>
        <w:types>
          <w:type w:val="bbPlcHdr"/>
        </w:types>
        <w:behaviors>
          <w:behavior w:val="content"/>
        </w:behaviors>
        <w:guid w:val="{68A11C51-D5D7-4C02-B4F3-44790F2E9B7C}"/>
      </w:docPartPr>
      <w:docPartBody>
        <w:p w:rsidR="00681E1E" w:rsidRDefault="00B444BE">
          <w:pPr>
            <w:pStyle w:val="5631A0AB245B40DA80BD834B54B2CDF1"/>
          </w:pPr>
          <w:r>
            <w:rPr>
              <w:color w:val="808080" w:themeColor="background1" w:themeShade="80"/>
            </w:rPr>
            <w:t>Укажите документ или вид сведений</w:t>
          </w:r>
        </w:p>
      </w:docPartBody>
    </w:docPart>
    <w:docPart>
      <w:docPartPr>
        <w:name w:val="9171A0A636C3454991BCD03104C09D88"/>
        <w:category>
          <w:name w:val="Общие"/>
          <w:gallery w:val="placeholder"/>
        </w:category>
        <w:types>
          <w:type w:val="bbPlcHdr"/>
        </w:types>
        <w:behaviors>
          <w:behavior w:val="content"/>
        </w:behaviors>
        <w:guid w:val="{A0C4FF24-B532-4C89-BFC6-D6568F8A21B1}"/>
      </w:docPartPr>
      <w:docPartBody>
        <w:p w:rsidR="00681E1E" w:rsidRDefault="00B444BE">
          <w:pPr>
            <w:pStyle w:val="9171A0A636C3454991BCD03104C09D88"/>
          </w:pPr>
          <w:r>
            <w:rPr>
              <w:color w:val="808080" w:themeColor="background1" w:themeShade="80"/>
            </w:rPr>
            <w:t>Укажите документ или вид сведений</w:t>
          </w:r>
        </w:p>
      </w:docPartBody>
    </w:docPart>
    <w:docPart>
      <w:docPartPr>
        <w:name w:val="7636B42793014A5DA14284924D76803C"/>
        <w:category>
          <w:name w:val="Общие"/>
          <w:gallery w:val="placeholder"/>
        </w:category>
        <w:types>
          <w:type w:val="bbPlcHdr"/>
        </w:types>
        <w:behaviors>
          <w:behavior w:val="content"/>
        </w:behaviors>
        <w:guid w:val="{457A121B-9A71-4CC1-95BD-E9EEA87973E9}"/>
      </w:docPartPr>
      <w:docPartBody>
        <w:p w:rsidR="00681E1E" w:rsidRDefault="00B444BE">
          <w:pPr>
            <w:pStyle w:val="7636B42793014A5DA14284924D76803C"/>
          </w:pPr>
          <w:r>
            <w:rPr>
              <w:color w:val="808080" w:themeColor="background1" w:themeShade="80"/>
            </w:rPr>
            <w:t>Укажите документ или вид сведений</w:t>
          </w:r>
        </w:p>
      </w:docPartBody>
    </w:docPart>
    <w:docPart>
      <w:docPartPr>
        <w:name w:val="B10D35807B8D43F1B2125B3EEE9A0EE4"/>
        <w:category>
          <w:name w:val="Общие"/>
          <w:gallery w:val="placeholder"/>
        </w:category>
        <w:types>
          <w:type w:val="bbPlcHdr"/>
        </w:types>
        <w:behaviors>
          <w:behavior w:val="content"/>
        </w:behaviors>
        <w:guid w:val="{519C481B-D2D3-4644-95F9-83B6BE748A52}"/>
      </w:docPartPr>
      <w:docPartBody>
        <w:p w:rsidR="00681E1E" w:rsidRDefault="00B444BE">
          <w:pPr>
            <w:pStyle w:val="B10D35807B8D43F1B2125B3EEE9A0EE4"/>
          </w:pPr>
          <w:r>
            <w:rPr>
              <w:color w:val="808080" w:themeColor="background1" w:themeShade="80"/>
            </w:rPr>
            <w:t>Укажите документ или вид сведений</w:t>
          </w:r>
        </w:p>
      </w:docPartBody>
    </w:docPart>
    <w:docPart>
      <w:docPartPr>
        <w:name w:val="BF8A5213059B4A4F9FAAE534DDE1894A"/>
        <w:category>
          <w:name w:val="Общие"/>
          <w:gallery w:val="placeholder"/>
        </w:category>
        <w:types>
          <w:type w:val="bbPlcHdr"/>
        </w:types>
        <w:behaviors>
          <w:behavior w:val="content"/>
        </w:behaviors>
        <w:guid w:val="{E8860470-146C-43E0-888D-32AACD99CD96}"/>
      </w:docPartPr>
      <w:docPartBody>
        <w:p w:rsidR="00681E1E" w:rsidRDefault="00B444BE">
          <w:pPr>
            <w:pStyle w:val="BF8A5213059B4A4F9FAAE534DDE1894A"/>
          </w:pPr>
          <w:r>
            <w:rPr>
              <w:color w:val="808080" w:themeColor="background1" w:themeShade="80"/>
            </w:rPr>
            <w:t>Укажите документ или вид сведений</w:t>
          </w:r>
        </w:p>
      </w:docPartBody>
    </w:docPart>
    <w:docPart>
      <w:docPartPr>
        <w:name w:val="D372A3050803477AB6C4F255946CBF64"/>
        <w:category>
          <w:name w:val="Общие"/>
          <w:gallery w:val="placeholder"/>
        </w:category>
        <w:types>
          <w:type w:val="bbPlcHdr"/>
        </w:types>
        <w:behaviors>
          <w:behavior w:val="content"/>
        </w:behaviors>
        <w:guid w:val="{08627F0D-6D22-41D0-ACC5-24EF79CBF835}"/>
      </w:docPartPr>
      <w:docPartBody>
        <w:p w:rsidR="00681E1E" w:rsidRDefault="00B444BE">
          <w:pPr>
            <w:pStyle w:val="D372A3050803477AB6C4F255946CBF64"/>
          </w:pPr>
          <w:r>
            <w:rPr>
              <w:color w:val="808080" w:themeColor="background1" w:themeShade="80"/>
            </w:rPr>
            <w:t>Укажите документ или вид сведений</w:t>
          </w:r>
        </w:p>
      </w:docPartBody>
    </w:docPart>
    <w:docPart>
      <w:docPartPr>
        <w:name w:val="7542987599554D46BE278571AC074572"/>
        <w:category>
          <w:name w:val="Общие"/>
          <w:gallery w:val="placeholder"/>
        </w:category>
        <w:types>
          <w:type w:val="bbPlcHdr"/>
        </w:types>
        <w:behaviors>
          <w:behavior w:val="content"/>
        </w:behaviors>
        <w:guid w:val="{1325510A-3C93-40F7-A7C5-3E7109E3A26F}"/>
      </w:docPartPr>
      <w:docPartBody>
        <w:p w:rsidR="00681E1E" w:rsidRDefault="00B444BE">
          <w:pPr>
            <w:pStyle w:val="7542987599554D46BE278571AC074572"/>
          </w:pPr>
          <w:r>
            <w:rPr>
              <w:color w:val="808080" w:themeColor="background1" w:themeShade="80"/>
            </w:rPr>
            <w:t>Укажите документ или вид сведений</w:t>
          </w:r>
        </w:p>
      </w:docPartBody>
    </w:docPart>
    <w:docPart>
      <w:docPartPr>
        <w:name w:val="CABA393F9C954DD99F26C99B78765AE1"/>
        <w:category>
          <w:name w:val="Общие"/>
          <w:gallery w:val="placeholder"/>
        </w:category>
        <w:types>
          <w:type w:val="bbPlcHdr"/>
        </w:types>
        <w:behaviors>
          <w:behavior w:val="content"/>
        </w:behaviors>
        <w:guid w:val="{FFB58966-78E6-484E-9D5F-D9DFDAB275A6}"/>
      </w:docPartPr>
      <w:docPartBody>
        <w:p w:rsidR="00681E1E" w:rsidRDefault="00B444BE">
          <w:pPr>
            <w:pStyle w:val="CABA393F9C954DD99F26C99B78765AE1"/>
          </w:pPr>
          <w:r w:rsidRPr="00853F0C">
            <w:rPr>
              <w:rStyle w:val="a3"/>
            </w:rPr>
            <w:t>Место для ввода текста.</w:t>
          </w:r>
        </w:p>
      </w:docPartBody>
    </w:docPart>
    <w:docPart>
      <w:docPartPr>
        <w:name w:val="985208428440466A9B713AB5652EA8DD"/>
        <w:category>
          <w:name w:val="Общие"/>
          <w:gallery w:val="placeholder"/>
        </w:category>
        <w:types>
          <w:type w:val="bbPlcHdr"/>
        </w:types>
        <w:behaviors>
          <w:behavior w:val="content"/>
        </w:behaviors>
        <w:guid w:val="{7DBB51A1-977C-4C35-B989-856079E347FC}"/>
      </w:docPartPr>
      <w:docPartBody>
        <w:p w:rsidR="00681E1E" w:rsidRDefault="00B444BE">
          <w:pPr>
            <w:pStyle w:val="985208428440466A9B713AB5652EA8DD"/>
          </w:pPr>
          <w:r>
            <w:rPr>
              <w:color w:val="808080" w:themeColor="background1" w:themeShade="80"/>
            </w:rPr>
            <w:t>Укажите документ или вид сведений</w:t>
          </w:r>
        </w:p>
      </w:docPartBody>
    </w:docPart>
    <w:docPart>
      <w:docPartPr>
        <w:name w:val="CAD1C668B4944F5F97334D9482C5E3DC"/>
        <w:category>
          <w:name w:val="Общие"/>
          <w:gallery w:val="placeholder"/>
        </w:category>
        <w:types>
          <w:type w:val="bbPlcHdr"/>
        </w:types>
        <w:behaviors>
          <w:behavior w:val="content"/>
        </w:behaviors>
        <w:guid w:val="{01EAEADE-9702-4DBD-9255-FBA2715A2C49}"/>
      </w:docPartPr>
      <w:docPartBody>
        <w:p w:rsidR="00681E1E" w:rsidRDefault="00B444BE">
          <w:pPr>
            <w:pStyle w:val="CAD1C668B4944F5F97334D9482C5E3DC"/>
          </w:pPr>
          <w:r>
            <w:rPr>
              <w:color w:val="808080" w:themeColor="background1" w:themeShade="80"/>
            </w:rPr>
            <w:t>Укажите документ или вид сведений</w:t>
          </w:r>
        </w:p>
      </w:docPartBody>
    </w:docPart>
    <w:docPart>
      <w:docPartPr>
        <w:name w:val="C9FED5C8385049EDB7550D4271356D38"/>
        <w:category>
          <w:name w:val="Общие"/>
          <w:gallery w:val="placeholder"/>
        </w:category>
        <w:types>
          <w:type w:val="bbPlcHdr"/>
        </w:types>
        <w:behaviors>
          <w:behavior w:val="content"/>
        </w:behaviors>
        <w:guid w:val="{D68B7FD4-95A3-4CD1-BE27-293F72560181}"/>
      </w:docPartPr>
      <w:docPartBody>
        <w:p w:rsidR="00681E1E" w:rsidRDefault="00B444BE">
          <w:pPr>
            <w:pStyle w:val="C9FED5C8385049EDB7550D4271356D38"/>
          </w:pPr>
          <w:r>
            <w:rPr>
              <w:color w:val="808080" w:themeColor="background1" w:themeShade="80"/>
            </w:rPr>
            <w:t>Укажите документ или вид сведений</w:t>
          </w:r>
        </w:p>
      </w:docPartBody>
    </w:docPart>
    <w:docPart>
      <w:docPartPr>
        <w:name w:val="F47FCF43B64046ECBD6473D727DDE1BD"/>
        <w:category>
          <w:name w:val="Общие"/>
          <w:gallery w:val="placeholder"/>
        </w:category>
        <w:types>
          <w:type w:val="bbPlcHdr"/>
        </w:types>
        <w:behaviors>
          <w:behavior w:val="content"/>
        </w:behaviors>
        <w:guid w:val="{037F7B95-F4EB-4C8B-804F-4AE8AC8D5791}"/>
      </w:docPartPr>
      <w:docPartBody>
        <w:p w:rsidR="00681E1E" w:rsidRDefault="00B444BE">
          <w:pPr>
            <w:pStyle w:val="F47FCF43B64046ECBD6473D727DDE1BD"/>
          </w:pPr>
          <w:r>
            <w:rPr>
              <w:color w:val="808080" w:themeColor="background1" w:themeShade="80"/>
            </w:rPr>
            <w:t>Укажите документ или вид сведений</w:t>
          </w:r>
        </w:p>
      </w:docPartBody>
    </w:docPart>
    <w:docPart>
      <w:docPartPr>
        <w:name w:val="DA2DBAE33CF0459E8073634EA4C2A64B"/>
        <w:category>
          <w:name w:val="Общие"/>
          <w:gallery w:val="placeholder"/>
        </w:category>
        <w:types>
          <w:type w:val="bbPlcHdr"/>
        </w:types>
        <w:behaviors>
          <w:behavior w:val="content"/>
        </w:behaviors>
        <w:guid w:val="{882D5D05-06F1-4223-9774-C0070C5E819B}"/>
      </w:docPartPr>
      <w:docPartBody>
        <w:p w:rsidR="00681E1E" w:rsidRDefault="00B444BE">
          <w:pPr>
            <w:pStyle w:val="DA2DBAE33CF0459E8073634EA4C2A64B"/>
          </w:pPr>
          <w:r w:rsidRPr="00853F0C">
            <w:rPr>
              <w:rStyle w:val="a3"/>
            </w:rPr>
            <w:t>Место для ввода текста.</w:t>
          </w:r>
        </w:p>
      </w:docPartBody>
    </w:docPart>
    <w:docPart>
      <w:docPartPr>
        <w:name w:val="A8D88506FB4B41019E3F8BE43AEE4F54"/>
        <w:category>
          <w:name w:val="Общие"/>
          <w:gallery w:val="placeholder"/>
        </w:category>
        <w:types>
          <w:type w:val="bbPlcHdr"/>
        </w:types>
        <w:behaviors>
          <w:behavior w:val="content"/>
        </w:behaviors>
        <w:guid w:val="{09C0ADF7-A736-4970-9E83-29CE14222D1B}"/>
      </w:docPartPr>
      <w:docPartBody>
        <w:p w:rsidR="00681E1E" w:rsidRDefault="00B444BE">
          <w:pPr>
            <w:pStyle w:val="A8D88506FB4B41019E3F8BE43AEE4F54"/>
          </w:pPr>
          <w:r>
            <w:rPr>
              <w:color w:val="808080" w:themeColor="background1" w:themeShade="80"/>
            </w:rPr>
            <w:t>Укажите документ или вид сведений</w:t>
          </w:r>
        </w:p>
      </w:docPartBody>
    </w:docPart>
    <w:docPart>
      <w:docPartPr>
        <w:name w:val="379E80120D3D4151A9C467CA161AF060"/>
        <w:category>
          <w:name w:val="Общие"/>
          <w:gallery w:val="placeholder"/>
        </w:category>
        <w:types>
          <w:type w:val="bbPlcHdr"/>
        </w:types>
        <w:behaviors>
          <w:behavior w:val="content"/>
        </w:behaviors>
        <w:guid w:val="{B441C779-2E2F-4824-885F-0F454526A13D}"/>
      </w:docPartPr>
      <w:docPartBody>
        <w:p w:rsidR="00681E1E" w:rsidRDefault="00B444BE">
          <w:pPr>
            <w:pStyle w:val="379E80120D3D4151A9C467CA161AF060"/>
          </w:pPr>
          <w:r>
            <w:rPr>
              <w:color w:val="808080" w:themeColor="background1" w:themeShade="80"/>
            </w:rPr>
            <w:t>Укажите документ или вид сведений</w:t>
          </w:r>
        </w:p>
      </w:docPartBody>
    </w:docPart>
    <w:docPart>
      <w:docPartPr>
        <w:name w:val="B9BA8EBA1ACC4E909434062FF7B088C7"/>
        <w:category>
          <w:name w:val="Общие"/>
          <w:gallery w:val="placeholder"/>
        </w:category>
        <w:types>
          <w:type w:val="bbPlcHdr"/>
        </w:types>
        <w:behaviors>
          <w:behavior w:val="content"/>
        </w:behaviors>
        <w:guid w:val="{5ED37EE0-1FDF-4356-A3C7-A22F475D78FC}"/>
      </w:docPartPr>
      <w:docPartBody>
        <w:p w:rsidR="00681E1E" w:rsidRDefault="00B444BE">
          <w:pPr>
            <w:pStyle w:val="B9BA8EBA1ACC4E909434062FF7B088C7"/>
          </w:pPr>
          <w:r w:rsidRPr="00853F0C">
            <w:rPr>
              <w:rStyle w:val="a3"/>
            </w:rPr>
            <w:t>Место для ввода текста.</w:t>
          </w:r>
        </w:p>
      </w:docPartBody>
    </w:docPart>
    <w:docPart>
      <w:docPartPr>
        <w:name w:val="EBE771DF10DA44419D2F5077BAA0E467"/>
        <w:category>
          <w:name w:val="Общие"/>
          <w:gallery w:val="placeholder"/>
        </w:category>
        <w:types>
          <w:type w:val="bbPlcHdr"/>
        </w:types>
        <w:behaviors>
          <w:behavior w:val="content"/>
        </w:behaviors>
        <w:guid w:val="{2397E767-46AD-418A-83DA-2CED1FC41E71}"/>
      </w:docPartPr>
      <w:docPartBody>
        <w:p w:rsidR="00681E1E" w:rsidRDefault="00B444BE">
          <w:pPr>
            <w:pStyle w:val="EBE771DF10DA44419D2F5077BAA0E467"/>
          </w:pPr>
          <w:r w:rsidRPr="00853F0C">
            <w:rPr>
              <w:rStyle w:val="a3"/>
            </w:rPr>
            <w:t>Место для ввода текста.</w:t>
          </w:r>
        </w:p>
      </w:docPartBody>
    </w:docPart>
    <w:docPart>
      <w:docPartPr>
        <w:name w:val="19A3F9654DFF44CEB8A10635B37A4278"/>
        <w:category>
          <w:name w:val="Общие"/>
          <w:gallery w:val="placeholder"/>
        </w:category>
        <w:types>
          <w:type w:val="bbPlcHdr"/>
        </w:types>
        <w:behaviors>
          <w:behavior w:val="content"/>
        </w:behaviors>
        <w:guid w:val="{A3B242ED-4233-4EBF-AA6C-32050DBDB662}"/>
      </w:docPartPr>
      <w:docPartBody>
        <w:p w:rsidR="00681E1E" w:rsidRDefault="00B444BE">
          <w:pPr>
            <w:pStyle w:val="19A3F9654DFF44CEB8A10635B37A4278"/>
          </w:pPr>
          <w:r w:rsidRPr="00853F0C">
            <w:rPr>
              <w:rStyle w:val="a3"/>
            </w:rPr>
            <w:t>Место для ввода текста.</w:t>
          </w:r>
        </w:p>
      </w:docPartBody>
    </w:docPart>
    <w:docPart>
      <w:docPartPr>
        <w:name w:val="890116A9D63742109519A613FE8BD530"/>
        <w:category>
          <w:name w:val="Общие"/>
          <w:gallery w:val="placeholder"/>
        </w:category>
        <w:types>
          <w:type w:val="bbPlcHdr"/>
        </w:types>
        <w:behaviors>
          <w:behavior w:val="content"/>
        </w:behaviors>
        <w:guid w:val="{7CB9D1BE-4AC2-46E4-9D99-9A67F0C26DDC}"/>
      </w:docPartPr>
      <w:docPartBody>
        <w:p w:rsidR="00681E1E" w:rsidRDefault="00B444BE">
          <w:pPr>
            <w:pStyle w:val="890116A9D63742109519A613FE8BD530"/>
          </w:pPr>
          <w:r w:rsidRPr="00853F0C">
            <w:rPr>
              <w:rStyle w:val="a3"/>
            </w:rPr>
            <w:t>Место для ввода текста.</w:t>
          </w:r>
        </w:p>
      </w:docPartBody>
    </w:docPart>
    <w:docPart>
      <w:docPartPr>
        <w:name w:val="D1B80B2B96744F10BBAFAA2DEB16DBC8"/>
        <w:category>
          <w:name w:val="Общие"/>
          <w:gallery w:val="placeholder"/>
        </w:category>
        <w:types>
          <w:type w:val="bbPlcHdr"/>
        </w:types>
        <w:behaviors>
          <w:behavior w:val="content"/>
        </w:behaviors>
        <w:guid w:val="{E9BE8F90-3C70-4C16-AEE1-1B271BB4EFE7}"/>
      </w:docPartPr>
      <w:docPartBody>
        <w:p w:rsidR="00681E1E" w:rsidRDefault="00B444BE">
          <w:pPr>
            <w:pStyle w:val="D1B80B2B96744F10BBAFAA2DEB16DBC8"/>
          </w:pPr>
          <w:r w:rsidRPr="00853F0C">
            <w:rPr>
              <w:rStyle w:val="a3"/>
            </w:rPr>
            <w:t>Место для ввода текста.</w:t>
          </w:r>
        </w:p>
      </w:docPartBody>
    </w:docPart>
    <w:docPart>
      <w:docPartPr>
        <w:name w:val="63D8ED8B59B6492FA665146D34656013"/>
        <w:category>
          <w:name w:val="Общие"/>
          <w:gallery w:val="placeholder"/>
        </w:category>
        <w:types>
          <w:type w:val="bbPlcHdr"/>
        </w:types>
        <w:behaviors>
          <w:behavior w:val="content"/>
        </w:behaviors>
        <w:guid w:val="{2AD96334-CC7B-4664-968C-1B330CD5826D}"/>
      </w:docPartPr>
      <w:docPartBody>
        <w:p w:rsidR="00681E1E" w:rsidRDefault="00B444BE">
          <w:pPr>
            <w:pStyle w:val="63D8ED8B59B6492FA665146D34656013"/>
          </w:pPr>
          <w:r w:rsidRPr="00853F0C">
            <w:rPr>
              <w:rStyle w:val="a3"/>
            </w:rPr>
            <w:t>Место для ввода текста.</w:t>
          </w:r>
        </w:p>
      </w:docPartBody>
    </w:docPart>
    <w:docPart>
      <w:docPartPr>
        <w:name w:val="D700ED7E137142F8BA4997B5602C3699"/>
        <w:category>
          <w:name w:val="Общие"/>
          <w:gallery w:val="placeholder"/>
        </w:category>
        <w:types>
          <w:type w:val="bbPlcHdr"/>
        </w:types>
        <w:behaviors>
          <w:behavior w:val="content"/>
        </w:behaviors>
        <w:guid w:val="{064E1A49-3EE9-4D91-9736-FD098C267D68}"/>
      </w:docPartPr>
      <w:docPartBody>
        <w:p w:rsidR="00681E1E" w:rsidRDefault="00B444BE">
          <w:pPr>
            <w:pStyle w:val="D700ED7E137142F8BA4997B5602C3699"/>
          </w:pPr>
          <w:r w:rsidRPr="00853F0C">
            <w:rPr>
              <w:rStyle w:val="a3"/>
            </w:rPr>
            <w:t>Место для ввода текста.</w:t>
          </w:r>
        </w:p>
      </w:docPartBody>
    </w:docPart>
    <w:docPart>
      <w:docPartPr>
        <w:name w:val="9BB14A2B618540BFB44B47506F72994D"/>
        <w:category>
          <w:name w:val="Общие"/>
          <w:gallery w:val="placeholder"/>
        </w:category>
        <w:types>
          <w:type w:val="bbPlcHdr"/>
        </w:types>
        <w:behaviors>
          <w:behavior w:val="content"/>
        </w:behaviors>
        <w:guid w:val="{B9CCD464-4CD1-4F26-8868-28A92E0BF534}"/>
      </w:docPartPr>
      <w:docPartBody>
        <w:p w:rsidR="00681E1E" w:rsidRDefault="00B444BE">
          <w:pPr>
            <w:pStyle w:val="9BB14A2B618540BFB44B47506F72994D"/>
          </w:pPr>
          <w:r w:rsidRPr="00853F0C">
            <w:rPr>
              <w:rStyle w:val="a3"/>
            </w:rPr>
            <w:t>Место для ввода текста.</w:t>
          </w:r>
        </w:p>
      </w:docPartBody>
    </w:docPart>
    <w:docPart>
      <w:docPartPr>
        <w:name w:val="DE5116BF644946DEA9B7E12769F5D459"/>
        <w:category>
          <w:name w:val="Общие"/>
          <w:gallery w:val="placeholder"/>
        </w:category>
        <w:types>
          <w:type w:val="bbPlcHdr"/>
        </w:types>
        <w:behaviors>
          <w:behavior w:val="content"/>
        </w:behaviors>
        <w:guid w:val="{61C75BFB-F7F5-4212-8335-2F3F300EC5AC}"/>
      </w:docPartPr>
      <w:docPartBody>
        <w:p w:rsidR="00681E1E" w:rsidRDefault="00B444BE">
          <w:pPr>
            <w:pStyle w:val="DE5116BF644946DEA9B7E12769F5D459"/>
          </w:pPr>
          <w:r w:rsidRPr="007027F2">
            <w:rPr>
              <w:rStyle w:val="a3"/>
            </w:rPr>
            <w:t>Выберите стандартный блок.</w:t>
          </w:r>
        </w:p>
      </w:docPartBody>
    </w:docPart>
    <w:docPart>
      <w:docPartPr>
        <w:name w:val="4CA8D59101F648C999E7F73FB0E6001D"/>
        <w:category>
          <w:name w:val="Общие"/>
          <w:gallery w:val="placeholder"/>
        </w:category>
        <w:types>
          <w:type w:val="bbPlcHdr"/>
        </w:types>
        <w:behaviors>
          <w:behavior w:val="content"/>
        </w:behaviors>
        <w:guid w:val="{37853295-83F3-44C0-951D-4D5192773304}"/>
      </w:docPartPr>
      <w:docPartBody>
        <w:p w:rsidR="00681E1E" w:rsidRDefault="00B444BE">
          <w:pPr>
            <w:pStyle w:val="4CA8D59101F648C999E7F73FB0E6001D"/>
          </w:pPr>
          <w:r w:rsidRPr="007027F2">
            <w:rPr>
              <w:rStyle w:val="a3"/>
            </w:rPr>
            <w:t>Выберите стандартный блок.</w:t>
          </w:r>
        </w:p>
        <w:bookmarkStart w:id="1" w:name="НПлана"/>
        <w:bookmarkStart w:id="2" w:name="НПлана"/>
        <w:bookmarkStart w:id="3" w:name="НПлана"/>
        <w:bookmarkStart w:id="4" w:name="НПлана"/>
        <w:bookmarkEnd w:id="1"/>
        <w:bookmarkEnd w:id="2"/>
        <w:bookmarkEnd w:id="3"/>
        <w:bookmarkEnd w:id="4"/>
      </w:docPartBody>
    </w:docPart>
    <w:docPart>
      <w:docPartPr>
        <w:name w:val="CAB4395B5C354D5FBBD46FC7F09ED4E1"/>
        <w:category>
          <w:name w:val="Общие"/>
          <w:gallery w:val="placeholder"/>
        </w:category>
        <w:types>
          <w:type w:val="bbPlcHdr"/>
        </w:types>
        <w:behaviors>
          <w:behavior w:val="content"/>
        </w:behaviors>
        <w:guid w:val="{F3219397-7C0A-479F-A883-1A5B058CD198}"/>
      </w:docPartPr>
      <w:docPartBody>
        <w:p w:rsidR="002C2AAA" w:rsidRDefault="00A154F3" w:rsidP="00A154F3">
          <w:pPr>
            <w:pStyle w:val="CAB4395B5C354D5FBBD46FC7F09ED4E1"/>
          </w:pPr>
          <w:r w:rsidRPr="00853F0C">
            <w:rPr>
              <w:rStyle w:val="a3"/>
            </w:rPr>
            <w:t>Место для ввода текста.</w:t>
          </w:r>
        </w:p>
      </w:docPartBody>
    </w:docPart>
    <w:docPart>
      <w:docPartPr>
        <w:name w:val="EDF1BE88CA3643D09FA9B2365434CB9E"/>
        <w:category>
          <w:name w:val="Общие"/>
          <w:gallery w:val="placeholder"/>
        </w:category>
        <w:types>
          <w:type w:val="bbPlcHdr"/>
        </w:types>
        <w:behaviors>
          <w:behavior w:val="content"/>
        </w:behaviors>
        <w:guid w:val="{8A0B8C84-2A03-4AFB-A8FF-F81BE4181EB7}"/>
      </w:docPartPr>
      <w:docPartBody>
        <w:p w:rsidR="002C2AAA" w:rsidRDefault="00A154F3" w:rsidP="00A154F3">
          <w:pPr>
            <w:pStyle w:val="EDF1BE88CA3643D09FA9B2365434CB9E"/>
          </w:pPr>
          <w:r w:rsidRPr="00853F0C">
            <w:rPr>
              <w:rStyle w:val="a3"/>
            </w:rPr>
            <w:t>Место для ввода текста.</w:t>
          </w:r>
        </w:p>
        <w:bookmarkStart w:id="5" w:name="НПлана"/>
        <w:bookmarkStart w:id="6" w:name="НПлана"/>
        <w:bookmarkStart w:id="7" w:name="НПлана"/>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Start w:id="36" w:name="НПлана"/>
        <w:bookmarkStart w:id="37" w:name="НПлана"/>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docPartBody>
    </w:docPart>
    <w:docPart>
      <w:docPartPr>
        <w:name w:val="48717E10A29A4B739443A2AF1CB31993"/>
        <w:category>
          <w:name w:val="Общие"/>
          <w:gallery w:val="placeholder"/>
        </w:category>
        <w:types>
          <w:type w:val="bbPlcHdr"/>
        </w:types>
        <w:behaviors>
          <w:behavior w:val="content"/>
        </w:behaviors>
        <w:guid w:val="{EE2B105B-8BB1-49C1-99DF-07456F91D0FB}"/>
      </w:docPartPr>
      <w:docPartBody>
        <w:p w:rsidR="00000000" w:rsidRDefault="00230FE8" w:rsidP="00230FE8">
          <w:pPr>
            <w:pStyle w:val="48717E10A29A4B739443A2AF1CB31993"/>
          </w:pPr>
          <w:bookmarkStart w:id="38" w:name="НПлана"/>
          <w:bookmarkStart w:id="39" w:name="НПлана"/>
          <w:bookmarkStart w:id="40" w:name="НПлана"/>
          <w:bookmarkStart w:id="41" w:name="НПлана"/>
          <w:bookmarkEnd w:id="37"/>
          <w:bookmarkEnd w:id="38"/>
          <w:bookmarkEnd w:id="39"/>
          <w:bookmarkEnd w:id="40"/>
          <w:r w:rsidRPr="00853F0C">
            <w:rPr>
              <w:rStyle w:val="a3"/>
            </w:rPr>
            <w:t xml:space="preserve">Место для ввода </w:t>
          </w:r>
          <w:r>
            <w:rPr>
              <w:rStyle w:val="a3"/>
            </w:rPr>
            <w:t>номера</w:t>
          </w:r>
          <w:bookmarkEnd w:id="41"/>
        </w:p>
      </w:docPartBody>
    </w:docPart>
    <w:docPart>
      <w:docPartPr>
        <w:name w:val="BC28459989B344758049D6CE0CAF7F8D"/>
        <w:category>
          <w:name w:val="Общие"/>
          <w:gallery w:val="placeholder"/>
        </w:category>
        <w:types>
          <w:type w:val="bbPlcHdr"/>
        </w:types>
        <w:behaviors>
          <w:behavior w:val="content"/>
        </w:behaviors>
        <w:guid w:val="{37981BED-00DF-4D4F-B489-CD5F1908A555}"/>
      </w:docPartPr>
      <w:docPartBody>
        <w:p w:rsidR="00000000" w:rsidRDefault="00230FE8" w:rsidP="00230FE8">
          <w:pPr>
            <w:pStyle w:val="BC28459989B344758049D6CE0CAF7F8D"/>
          </w:pPr>
          <w:bookmarkStart w:id="42" w:name="НПлана"/>
          <w:r w:rsidRPr="00853F0C">
            <w:rPr>
              <w:rStyle w:val="a3"/>
            </w:rPr>
            <w:t xml:space="preserve">Место для ввода </w:t>
          </w:r>
          <w:r>
            <w:rPr>
              <w:rStyle w:val="a3"/>
            </w:rPr>
            <w:t>номера</w:t>
          </w:r>
          <w:bookmarkEnd w:id="42"/>
        </w:p>
      </w:docPartBody>
    </w:docPart>
    <w:docPart>
      <w:docPartPr>
        <w:name w:val="6E206228FDD64A3B9CC4016F53C4BEE5"/>
        <w:category>
          <w:name w:val="Общие"/>
          <w:gallery w:val="placeholder"/>
        </w:category>
        <w:types>
          <w:type w:val="bbPlcHdr"/>
        </w:types>
        <w:behaviors>
          <w:behavior w:val="content"/>
        </w:behaviors>
        <w:guid w:val="{76EF9F8E-F909-4CAF-B85D-8EF7238B047E}"/>
      </w:docPartPr>
      <w:docPartBody>
        <w:p w:rsidR="00000000" w:rsidRDefault="00230FE8" w:rsidP="00230FE8">
          <w:pPr>
            <w:pStyle w:val="6E206228FDD64A3B9CC4016F53C4BEE5"/>
          </w:pPr>
          <w:bookmarkStart w:id="43" w:name="НПлана"/>
          <w:r w:rsidRPr="00853F0C">
            <w:rPr>
              <w:rStyle w:val="a3"/>
            </w:rPr>
            <w:t xml:space="preserve">Место для ввода </w:t>
          </w:r>
          <w:r>
            <w:rPr>
              <w:rStyle w:val="a3"/>
            </w:rPr>
            <w:t>номера</w:t>
          </w:r>
          <w:bookmarkEnd w:id="43"/>
        </w:p>
      </w:docPartBody>
    </w:docPart>
    <w:docPart>
      <w:docPartPr>
        <w:name w:val="61A8F34FF52B4F66ABD984C8769EA1CB"/>
        <w:category>
          <w:name w:val="Общие"/>
          <w:gallery w:val="placeholder"/>
        </w:category>
        <w:types>
          <w:type w:val="bbPlcHdr"/>
        </w:types>
        <w:behaviors>
          <w:behavior w:val="content"/>
        </w:behaviors>
        <w:guid w:val="{FA446412-11F1-4D11-A040-F57FD229B415}"/>
      </w:docPartPr>
      <w:docPartBody>
        <w:p w:rsidR="00000000" w:rsidRDefault="00230FE8" w:rsidP="00230FE8">
          <w:pPr>
            <w:pStyle w:val="61A8F34FF52B4F66ABD984C8769EA1CB"/>
          </w:pPr>
          <w:bookmarkStart w:id="44" w:name="НПлана"/>
          <w:r w:rsidRPr="00853F0C">
            <w:rPr>
              <w:rStyle w:val="a3"/>
            </w:rPr>
            <w:t xml:space="preserve">Место для ввода </w:t>
          </w:r>
          <w:r>
            <w:rPr>
              <w:rStyle w:val="a3"/>
            </w:rPr>
            <w:t>номера</w:t>
          </w:r>
          <w:bookmarkEnd w:id="44"/>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735A"/>
    <w:rsid w:val="00183BDC"/>
    <w:rsid w:val="0018735A"/>
    <w:rsid w:val="00230FE8"/>
    <w:rsid w:val="00267279"/>
    <w:rsid w:val="002C2AAA"/>
    <w:rsid w:val="003C7F53"/>
    <w:rsid w:val="003F71E6"/>
    <w:rsid w:val="004210C2"/>
    <w:rsid w:val="005D4F6A"/>
    <w:rsid w:val="005F5D7D"/>
    <w:rsid w:val="00681E1E"/>
    <w:rsid w:val="008215D3"/>
    <w:rsid w:val="008B3E51"/>
    <w:rsid w:val="00A154F3"/>
    <w:rsid w:val="00AF1212"/>
    <w:rsid w:val="00B444BE"/>
    <w:rsid w:val="00BA1CAD"/>
    <w:rsid w:val="00BD10F0"/>
    <w:rsid w:val="00C80E30"/>
    <w:rsid w:val="00D051D0"/>
    <w:rsid w:val="00E6580B"/>
    <w:rsid w:val="00F66C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230FE8"/>
    <w:rPr>
      <w:color w:val="808080"/>
    </w:rPr>
  </w:style>
  <w:style w:type="paragraph" w:customStyle="1" w:styleId="00FA76D902F84CDBB5F78C075ECCCD4A">
    <w:name w:val="00FA76D902F84CDBB5F78C075ECCCD4A"/>
  </w:style>
  <w:style w:type="paragraph" w:customStyle="1" w:styleId="E4B1B1CD6F8E45D1A795729F4F20B318">
    <w:name w:val="E4B1B1CD6F8E45D1A795729F4F20B318"/>
  </w:style>
  <w:style w:type="paragraph" w:customStyle="1" w:styleId="57BE229C28A34DBD9E59BF4CA28C3F6D">
    <w:name w:val="57BE229C28A34DBD9E59BF4CA28C3F6D"/>
  </w:style>
  <w:style w:type="paragraph" w:customStyle="1" w:styleId="6D6075D7115D40A7AF6909EAC3A34EE7">
    <w:name w:val="6D6075D7115D40A7AF6909EAC3A34EE7"/>
  </w:style>
  <w:style w:type="paragraph" w:customStyle="1" w:styleId="018B62CC0F2548BB8B8C2399C500B944">
    <w:name w:val="018B62CC0F2548BB8B8C2399C500B944"/>
  </w:style>
  <w:style w:type="paragraph" w:customStyle="1" w:styleId="4701630DCD8442228F72C351A6D868EE">
    <w:name w:val="4701630DCD8442228F72C351A6D868EE"/>
  </w:style>
  <w:style w:type="paragraph" w:customStyle="1" w:styleId="9E35CFD84D714504ADFF00E63595B83D">
    <w:name w:val="9E35CFD84D714504ADFF00E63595B83D"/>
  </w:style>
  <w:style w:type="paragraph" w:customStyle="1" w:styleId="DDD74C48E40948339C0A3AB2FB0F497C">
    <w:name w:val="DDD74C48E40948339C0A3AB2FB0F497C"/>
  </w:style>
  <w:style w:type="paragraph" w:customStyle="1" w:styleId="6EF3C9371C0C47E3A4ED223975CE6240">
    <w:name w:val="6EF3C9371C0C47E3A4ED223975CE6240"/>
  </w:style>
  <w:style w:type="paragraph" w:customStyle="1" w:styleId="CC32F6494F7E4E7D822BD7D680A94644">
    <w:name w:val="CC32F6494F7E4E7D822BD7D680A94644"/>
  </w:style>
  <w:style w:type="paragraph" w:customStyle="1" w:styleId="88648FD7943A44AFADB16795165247D8">
    <w:name w:val="88648FD7943A44AFADB16795165247D8"/>
  </w:style>
  <w:style w:type="paragraph" w:customStyle="1" w:styleId="7098FECB95DE4CF2BF499F6038CE2793">
    <w:name w:val="7098FECB95DE4CF2BF499F6038CE2793"/>
  </w:style>
  <w:style w:type="paragraph" w:customStyle="1" w:styleId="DE2D7636C2364D1D954A59EA1D4399EE">
    <w:name w:val="DE2D7636C2364D1D954A59EA1D4399EE"/>
  </w:style>
  <w:style w:type="paragraph" w:customStyle="1" w:styleId="17FF16D9E7564F1B90400D0C791B483C">
    <w:name w:val="17FF16D9E7564F1B90400D0C791B483C"/>
  </w:style>
  <w:style w:type="paragraph" w:customStyle="1" w:styleId="C342758B0FC54D3BB9CE19F19B4D9361">
    <w:name w:val="C342758B0FC54D3BB9CE19F19B4D9361"/>
  </w:style>
  <w:style w:type="paragraph" w:customStyle="1" w:styleId="EFD86318C33D4E2CB8204535EEBA2EFA">
    <w:name w:val="EFD86318C33D4E2CB8204535EEBA2EFA"/>
  </w:style>
  <w:style w:type="paragraph" w:customStyle="1" w:styleId="D27388CE451145E8AD079F2C3CE5230F">
    <w:name w:val="D27388CE451145E8AD079F2C3CE5230F"/>
  </w:style>
  <w:style w:type="paragraph" w:customStyle="1" w:styleId="BB792D7FAC48460BB8906D866435E059">
    <w:name w:val="BB792D7FAC48460BB8906D866435E059"/>
  </w:style>
  <w:style w:type="paragraph" w:customStyle="1" w:styleId="9E91EC9E85524B2DBC469720C0AC560A">
    <w:name w:val="9E91EC9E85524B2DBC469720C0AC560A"/>
  </w:style>
  <w:style w:type="paragraph" w:customStyle="1" w:styleId="83C30CE518DD4219B1F109EBA494AF64">
    <w:name w:val="83C30CE518DD4219B1F109EBA494AF64"/>
  </w:style>
  <w:style w:type="paragraph" w:customStyle="1" w:styleId="1E4417A5CD3545768E9F2A528953B895">
    <w:name w:val="1E4417A5CD3545768E9F2A528953B895"/>
  </w:style>
  <w:style w:type="paragraph" w:customStyle="1" w:styleId="BEEA9859AA1D447EB3ECEB31C1910AB2">
    <w:name w:val="BEEA9859AA1D447EB3ECEB31C1910AB2"/>
  </w:style>
  <w:style w:type="paragraph" w:customStyle="1" w:styleId="2F195C17691442C6BB490D691FEBFF75">
    <w:name w:val="2F195C17691442C6BB490D691FEBFF75"/>
  </w:style>
  <w:style w:type="paragraph" w:customStyle="1" w:styleId="9882409740304B42AF72031066B9DAEE">
    <w:name w:val="9882409740304B42AF72031066B9DAEE"/>
  </w:style>
  <w:style w:type="paragraph" w:customStyle="1" w:styleId="13811A887469485BB95A33BFEBEAF0FF">
    <w:name w:val="13811A887469485BB95A33BFEBEAF0FF"/>
  </w:style>
  <w:style w:type="paragraph" w:customStyle="1" w:styleId="617F6554C6B34068852666CDA87CF715">
    <w:name w:val="617F6554C6B34068852666CDA87CF715"/>
  </w:style>
  <w:style w:type="paragraph" w:customStyle="1" w:styleId="68BCEAC56A05432BA046888DBDAACF52">
    <w:name w:val="68BCEAC56A05432BA046888DBDAACF52"/>
  </w:style>
  <w:style w:type="paragraph" w:customStyle="1" w:styleId="806794207EA14009B61822254F16E68B">
    <w:name w:val="806794207EA14009B61822254F16E68B"/>
  </w:style>
  <w:style w:type="paragraph" w:customStyle="1" w:styleId="AF6E95945C11458C996A1A86C2DFD32A">
    <w:name w:val="AF6E95945C11458C996A1A86C2DFD32A"/>
  </w:style>
  <w:style w:type="paragraph" w:customStyle="1" w:styleId="E951200F35AF4023BAD230E30DF9AE33">
    <w:name w:val="E951200F35AF4023BAD230E30DF9AE33"/>
  </w:style>
  <w:style w:type="paragraph" w:customStyle="1" w:styleId="BCE35EECFAF8474BAEAC0ECD1CF01CD2">
    <w:name w:val="BCE35EECFAF8474BAEAC0ECD1CF01CD2"/>
  </w:style>
  <w:style w:type="paragraph" w:customStyle="1" w:styleId="6724C20F49A74DF8940E6BC0A5735B4C">
    <w:name w:val="6724C20F49A74DF8940E6BC0A5735B4C"/>
  </w:style>
  <w:style w:type="paragraph" w:customStyle="1" w:styleId="C661CF0D3FDB458B88DC5EF79EA6363E">
    <w:name w:val="C661CF0D3FDB458B88DC5EF79EA6363E"/>
  </w:style>
  <w:style w:type="paragraph" w:customStyle="1" w:styleId="480B7F1BAA404EE0AC373555840A2840">
    <w:name w:val="480B7F1BAA404EE0AC373555840A2840"/>
  </w:style>
  <w:style w:type="paragraph" w:customStyle="1" w:styleId="FED819A0058147A2AC0AF2B5EB1167C1">
    <w:name w:val="FED819A0058147A2AC0AF2B5EB1167C1"/>
  </w:style>
  <w:style w:type="paragraph" w:customStyle="1" w:styleId="90476B6EC11948078E51D7D4F7CEFEB3">
    <w:name w:val="90476B6EC11948078E51D7D4F7CEFEB3"/>
  </w:style>
  <w:style w:type="paragraph" w:customStyle="1" w:styleId="CF8DFFB32B0D4114864114F9C3F88B97">
    <w:name w:val="CF8DFFB32B0D4114864114F9C3F88B97"/>
  </w:style>
  <w:style w:type="paragraph" w:customStyle="1" w:styleId="476F617AC7684A1F95C1A707261ECE80">
    <w:name w:val="476F617AC7684A1F95C1A707261ECE80"/>
  </w:style>
  <w:style w:type="paragraph" w:customStyle="1" w:styleId="8B05374C690846E3B5C9D5C2D3267DCD">
    <w:name w:val="8B05374C690846E3B5C9D5C2D3267DCD"/>
  </w:style>
  <w:style w:type="paragraph" w:customStyle="1" w:styleId="D6733686C7C1478FA52DE5A5F8DDF66E">
    <w:name w:val="D6733686C7C1478FA52DE5A5F8DDF66E"/>
  </w:style>
  <w:style w:type="paragraph" w:customStyle="1" w:styleId="9E97F72E5D3E4CA4B1E25435AB472EAF">
    <w:name w:val="9E97F72E5D3E4CA4B1E25435AB472EAF"/>
  </w:style>
  <w:style w:type="paragraph" w:customStyle="1" w:styleId="CC2D12DF2D994226B7A9214E43F92BEF">
    <w:name w:val="CC2D12DF2D994226B7A9214E43F92BEF"/>
  </w:style>
  <w:style w:type="paragraph" w:customStyle="1" w:styleId="62FFBAB00FA9478983455381C549EF1A">
    <w:name w:val="62FFBAB00FA9478983455381C549EF1A"/>
  </w:style>
  <w:style w:type="paragraph" w:customStyle="1" w:styleId="80588F607D1A477BB78F9B0E84981E18">
    <w:name w:val="80588F607D1A477BB78F9B0E84981E18"/>
  </w:style>
  <w:style w:type="paragraph" w:customStyle="1" w:styleId="2320AECA2B95483490B5ED84D2458341">
    <w:name w:val="2320AECA2B95483490B5ED84D2458341"/>
  </w:style>
  <w:style w:type="paragraph" w:customStyle="1" w:styleId="B3559B3856224BBDAFFEC07C360F46A5">
    <w:name w:val="B3559B3856224BBDAFFEC07C360F46A5"/>
  </w:style>
  <w:style w:type="paragraph" w:customStyle="1" w:styleId="1F69F623C0584B15B37E9D6C145EA9DF">
    <w:name w:val="1F69F623C0584B15B37E9D6C145EA9DF"/>
  </w:style>
  <w:style w:type="paragraph" w:customStyle="1" w:styleId="27E671BDCB58428B8D1FE62419818B75">
    <w:name w:val="27E671BDCB58428B8D1FE62419818B75"/>
  </w:style>
  <w:style w:type="paragraph" w:customStyle="1" w:styleId="83198E55DD3C4CF88670F7B14EBC8542">
    <w:name w:val="83198E55DD3C4CF88670F7B14EBC8542"/>
  </w:style>
  <w:style w:type="paragraph" w:customStyle="1" w:styleId="32DC43DC2A19456DBE06E7DADF574E27">
    <w:name w:val="32DC43DC2A19456DBE06E7DADF574E27"/>
  </w:style>
  <w:style w:type="paragraph" w:customStyle="1" w:styleId="CE231B89AC8C4C24AB9E263B534FFDBB">
    <w:name w:val="CE231B89AC8C4C24AB9E263B534FFDBB"/>
  </w:style>
  <w:style w:type="paragraph" w:customStyle="1" w:styleId="5631A0AB245B40DA80BD834B54B2CDF1">
    <w:name w:val="5631A0AB245B40DA80BD834B54B2CDF1"/>
  </w:style>
  <w:style w:type="paragraph" w:customStyle="1" w:styleId="9171A0A636C3454991BCD03104C09D88">
    <w:name w:val="9171A0A636C3454991BCD03104C09D88"/>
  </w:style>
  <w:style w:type="paragraph" w:customStyle="1" w:styleId="7636B42793014A5DA14284924D76803C">
    <w:name w:val="7636B42793014A5DA14284924D76803C"/>
  </w:style>
  <w:style w:type="paragraph" w:customStyle="1" w:styleId="B10D35807B8D43F1B2125B3EEE9A0EE4">
    <w:name w:val="B10D35807B8D43F1B2125B3EEE9A0EE4"/>
  </w:style>
  <w:style w:type="paragraph" w:customStyle="1" w:styleId="BF8A5213059B4A4F9FAAE534DDE1894A">
    <w:name w:val="BF8A5213059B4A4F9FAAE534DDE1894A"/>
  </w:style>
  <w:style w:type="paragraph" w:customStyle="1" w:styleId="D372A3050803477AB6C4F255946CBF64">
    <w:name w:val="D372A3050803477AB6C4F255946CBF64"/>
  </w:style>
  <w:style w:type="paragraph" w:customStyle="1" w:styleId="7542987599554D46BE278571AC074572">
    <w:name w:val="7542987599554D46BE278571AC074572"/>
  </w:style>
  <w:style w:type="paragraph" w:customStyle="1" w:styleId="CABA393F9C954DD99F26C99B78765AE1">
    <w:name w:val="CABA393F9C954DD99F26C99B78765AE1"/>
  </w:style>
  <w:style w:type="paragraph" w:customStyle="1" w:styleId="985208428440466A9B713AB5652EA8DD">
    <w:name w:val="985208428440466A9B713AB5652EA8DD"/>
  </w:style>
  <w:style w:type="paragraph" w:customStyle="1" w:styleId="CAD1C668B4944F5F97334D9482C5E3DC">
    <w:name w:val="CAD1C668B4944F5F97334D9482C5E3DC"/>
  </w:style>
  <w:style w:type="paragraph" w:customStyle="1" w:styleId="C9FED5C8385049EDB7550D4271356D38">
    <w:name w:val="C9FED5C8385049EDB7550D4271356D38"/>
  </w:style>
  <w:style w:type="paragraph" w:customStyle="1" w:styleId="F47FCF43B64046ECBD6473D727DDE1BD">
    <w:name w:val="F47FCF43B64046ECBD6473D727DDE1BD"/>
  </w:style>
  <w:style w:type="paragraph" w:customStyle="1" w:styleId="DA2DBAE33CF0459E8073634EA4C2A64B">
    <w:name w:val="DA2DBAE33CF0459E8073634EA4C2A64B"/>
  </w:style>
  <w:style w:type="paragraph" w:customStyle="1" w:styleId="A8D88506FB4B41019E3F8BE43AEE4F54">
    <w:name w:val="A8D88506FB4B41019E3F8BE43AEE4F54"/>
  </w:style>
  <w:style w:type="paragraph" w:customStyle="1" w:styleId="379E80120D3D4151A9C467CA161AF060">
    <w:name w:val="379E80120D3D4151A9C467CA161AF060"/>
  </w:style>
  <w:style w:type="paragraph" w:customStyle="1" w:styleId="B9BA8EBA1ACC4E909434062FF7B088C7">
    <w:name w:val="B9BA8EBA1ACC4E909434062FF7B088C7"/>
  </w:style>
  <w:style w:type="paragraph" w:customStyle="1" w:styleId="EBE771DF10DA44419D2F5077BAA0E467">
    <w:name w:val="EBE771DF10DA44419D2F5077BAA0E467"/>
  </w:style>
  <w:style w:type="paragraph" w:customStyle="1" w:styleId="19A3F9654DFF44CEB8A10635B37A4278">
    <w:name w:val="19A3F9654DFF44CEB8A10635B37A4278"/>
  </w:style>
  <w:style w:type="paragraph" w:customStyle="1" w:styleId="890116A9D63742109519A613FE8BD530">
    <w:name w:val="890116A9D63742109519A613FE8BD530"/>
  </w:style>
  <w:style w:type="paragraph" w:customStyle="1" w:styleId="D1B80B2B96744F10BBAFAA2DEB16DBC8">
    <w:name w:val="D1B80B2B96744F10BBAFAA2DEB16DBC8"/>
  </w:style>
  <w:style w:type="paragraph" w:customStyle="1" w:styleId="63D8ED8B59B6492FA665146D34656013">
    <w:name w:val="63D8ED8B59B6492FA665146D34656013"/>
  </w:style>
  <w:style w:type="paragraph" w:customStyle="1" w:styleId="D700ED7E137142F8BA4997B5602C3699">
    <w:name w:val="D700ED7E137142F8BA4997B5602C3699"/>
  </w:style>
  <w:style w:type="paragraph" w:customStyle="1" w:styleId="9BB14A2B618540BFB44B47506F72994D">
    <w:name w:val="9BB14A2B618540BFB44B47506F72994D"/>
  </w:style>
  <w:style w:type="paragraph" w:customStyle="1" w:styleId="DE5116BF644946DEA9B7E12769F5D459">
    <w:name w:val="DE5116BF644946DEA9B7E12769F5D459"/>
  </w:style>
  <w:style w:type="paragraph" w:customStyle="1" w:styleId="4CA8D59101F648C999E7F73FB0E6001D">
    <w:name w:val="4CA8D59101F648C999E7F73FB0E6001D"/>
  </w:style>
  <w:style w:type="paragraph" w:customStyle="1" w:styleId="89CD3DBCFB6B4929943D874A5A8B8A14">
    <w:name w:val="89CD3DBCFB6B4929943D874A5A8B8A14"/>
  </w:style>
  <w:style w:type="paragraph" w:customStyle="1" w:styleId="3D1884173B1E4C2DADD4ED08940C8807">
    <w:name w:val="3D1884173B1E4C2DADD4ED08940C8807"/>
  </w:style>
  <w:style w:type="paragraph" w:customStyle="1" w:styleId="C47560A195E947689D1B91532140587C">
    <w:name w:val="C47560A195E947689D1B91532140587C"/>
  </w:style>
  <w:style w:type="paragraph" w:customStyle="1" w:styleId="5774213599764B609414FF408A2C5F59">
    <w:name w:val="5774213599764B609414FF408A2C5F59"/>
    <w:rsid w:val="0018735A"/>
  </w:style>
  <w:style w:type="paragraph" w:customStyle="1" w:styleId="689EE71B84004D59BB19E91501C8B79F">
    <w:name w:val="689EE71B84004D59BB19E91501C8B79F"/>
    <w:rsid w:val="0018735A"/>
  </w:style>
  <w:style w:type="paragraph" w:customStyle="1" w:styleId="CDDEE8179E884E49B7729D677D324BB2">
    <w:name w:val="CDDEE8179E884E49B7729D677D324BB2"/>
    <w:rsid w:val="0018735A"/>
  </w:style>
  <w:style w:type="paragraph" w:customStyle="1" w:styleId="F55B801B046F45C997DF6B16B8BBADDE">
    <w:name w:val="F55B801B046F45C997DF6B16B8BBADDE"/>
    <w:rsid w:val="0018735A"/>
  </w:style>
  <w:style w:type="paragraph" w:customStyle="1" w:styleId="CAB4395B5C354D5FBBD46FC7F09ED4E1">
    <w:name w:val="CAB4395B5C354D5FBBD46FC7F09ED4E1"/>
    <w:rsid w:val="00A154F3"/>
  </w:style>
  <w:style w:type="paragraph" w:customStyle="1" w:styleId="EDF1BE88CA3643D09FA9B2365434CB9E">
    <w:name w:val="EDF1BE88CA3643D09FA9B2365434CB9E"/>
    <w:rsid w:val="00A154F3"/>
  </w:style>
  <w:style w:type="paragraph" w:customStyle="1" w:styleId="B94729F0ED084322859019C6978FBA1F">
    <w:name w:val="B94729F0ED084322859019C6978FBA1F"/>
    <w:rsid w:val="00F66C0E"/>
  </w:style>
  <w:style w:type="paragraph" w:customStyle="1" w:styleId="704F56AFD57A43A0AB2AE2ADC975DED9">
    <w:name w:val="704F56AFD57A43A0AB2AE2ADC975DED9"/>
    <w:rsid w:val="00F66C0E"/>
  </w:style>
  <w:style w:type="paragraph" w:customStyle="1" w:styleId="327C629F484F4F1E990CEA900CC2D7CE">
    <w:name w:val="327C629F484F4F1E990CEA900CC2D7CE"/>
    <w:rsid w:val="00F66C0E"/>
  </w:style>
  <w:style w:type="paragraph" w:customStyle="1" w:styleId="69F816EDD7A649D7AF6C7068A4716BF9">
    <w:name w:val="69F816EDD7A649D7AF6C7068A4716BF9"/>
    <w:rsid w:val="00F66C0E"/>
  </w:style>
  <w:style w:type="paragraph" w:customStyle="1" w:styleId="E08934910F7F49FA8E2F376D9B1D7E3B">
    <w:name w:val="E08934910F7F49FA8E2F376D9B1D7E3B"/>
    <w:rsid w:val="00F66C0E"/>
  </w:style>
  <w:style w:type="paragraph" w:customStyle="1" w:styleId="5BAC240A50BF4C579F13C6652BE8B3D1">
    <w:name w:val="5BAC240A50BF4C579F13C6652BE8B3D1"/>
    <w:rsid w:val="00F66C0E"/>
  </w:style>
  <w:style w:type="paragraph" w:customStyle="1" w:styleId="A663EDEF405045399A4C7603B0153379">
    <w:name w:val="A663EDEF405045399A4C7603B0153379"/>
    <w:rsid w:val="00F66C0E"/>
  </w:style>
  <w:style w:type="paragraph" w:customStyle="1" w:styleId="F7A09E5EA88D407BBEB7EE3B6BBFCF4A">
    <w:name w:val="F7A09E5EA88D407BBEB7EE3B6BBFCF4A"/>
    <w:rsid w:val="00F66C0E"/>
  </w:style>
  <w:style w:type="paragraph" w:customStyle="1" w:styleId="AABF688808DE48CEB72A5D2A9ABC30BF">
    <w:name w:val="AABF688808DE48CEB72A5D2A9ABC30BF"/>
    <w:rsid w:val="00F66C0E"/>
  </w:style>
  <w:style w:type="paragraph" w:customStyle="1" w:styleId="6BF24D9858CA4EDDA61BD316B65E1BEE">
    <w:name w:val="6BF24D9858CA4EDDA61BD316B65E1BEE"/>
    <w:rsid w:val="00F66C0E"/>
  </w:style>
  <w:style w:type="paragraph" w:customStyle="1" w:styleId="9E02B135C08F41F189B886B803DD25DD">
    <w:name w:val="9E02B135C08F41F189B886B803DD25DD"/>
    <w:rsid w:val="00F66C0E"/>
  </w:style>
  <w:style w:type="paragraph" w:customStyle="1" w:styleId="BE60E91024524E0E964CF2C13BA75DF1">
    <w:name w:val="BE60E91024524E0E964CF2C13BA75DF1"/>
    <w:rsid w:val="00F66C0E"/>
  </w:style>
  <w:style w:type="paragraph" w:customStyle="1" w:styleId="D5591F06F98A4BA6A36886158DA3D58C">
    <w:name w:val="D5591F06F98A4BA6A36886158DA3D58C"/>
    <w:rsid w:val="00267279"/>
  </w:style>
  <w:style w:type="paragraph" w:customStyle="1" w:styleId="A55EB07AAD6D4EFA86A73AF5FFEAD8B4">
    <w:name w:val="A55EB07AAD6D4EFA86A73AF5FFEAD8B4"/>
    <w:rsid w:val="00267279"/>
  </w:style>
  <w:style w:type="paragraph" w:customStyle="1" w:styleId="25FFE89CF1504B29AC855BD22ECC3A8F">
    <w:name w:val="25FFE89CF1504B29AC855BD22ECC3A8F"/>
    <w:rsid w:val="00267279"/>
  </w:style>
  <w:style w:type="paragraph" w:customStyle="1" w:styleId="1AEA0957AC6645B1AE7F12BE2F6C57FA">
    <w:name w:val="1AEA0957AC6645B1AE7F12BE2F6C57FA"/>
    <w:rsid w:val="00267279"/>
  </w:style>
  <w:style w:type="paragraph" w:customStyle="1" w:styleId="3D62F645E91847B592EF7B03D20E351C">
    <w:name w:val="3D62F645E91847B592EF7B03D20E351C"/>
    <w:rsid w:val="00267279"/>
  </w:style>
  <w:style w:type="paragraph" w:customStyle="1" w:styleId="618512E77CEE471381AF55497A7F4EB7">
    <w:name w:val="618512E77CEE471381AF55497A7F4EB7"/>
    <w:rsid w:val="00267279"/>
  </w:style>
  <w:style w:type="paragraph" w:customStyle="1" w:styleId="6567028A7D654C8BAC14540EB17A5829">
    <w:name w:val="6567028A7D654C8BAC14540EB17A5829"/>
    <w:rsid w:val="00267279"/>
  </w:style>
  <w:style w:type="paragraph" w:customStyle="1" w:styleId="3C13AD34F3D648D4BC3721B073186A61">
    <w:name w:val="3C13AD34F3D648D4BC3721B073186A61"/>
    <w:rsid w:val="00267279"/>
  </w:style>
  <w:style w:type="paragraph" w:customStyle="1" w:styleId="11B14B09A60C4D96A58B9CB803E1CEAF">
    <w:name w:val="11B14B09A60C4D96A58B9CB803E1CEAF"/>
    <w:rsid w:val="00267279"/>
  </w:style>
  <w:style w:type="paragraph" w:customStyle="1" w:styleId="AEDCF208268F4A90BC122E6F78B82B03">
    <w:name w:val="AEDCF208268F4A90BC122E6F78B82B03"/>
    <w:rsid w:val="00267279"/>
  </w:style>
  <w:style w:type="paragraph" w:customStyle="1" w:styleId="405CF106C7DD4DE2B31A85D869D490B6">
    <w:name w:val="405CF106C7DD4DE2B31A85D869D490B6"/>
    <w:rsid w:val="00267279"/>
  </w:style>
  <w:style w:type="paragraph" w:customStyle="1" w:styleId="5535C8D183FE40F7BB4E35AADAEA2FA3">
    <w:name w:val="5535C8D183FE40F7BB4E35AADAEA2FA3"/>
    <w:rsid w:val="00267279"/>
  </w:style>
  <w:style w:type="paragraph" w:customStyle="1" w:styleId="BB2E121346804C459468EA8DAC159650">
    <w:name w:val="BB2E121346804C459468EA8DAC159650"/>
    <w:rsid w:val="00267279"/>
  </w:style>
  <w:style w:type="paragraph" w:customStyle="1" w:styleId="C907B5AD61AD48098496AB6AFE93AF55">
    <w:name w:val="C907B5AD61AD48098496AB6AFE93AF55"/>
    <w:rsid w:val="00267279"/>
  </w:style>
  <w:style w:type="paragraph" w:customStyle="1" w:styleId="5A86FC16A17B46C4BD92AAF85A057B5D">
    <w:name w:val="5A86FC16A17B46C4BD92AAF85A057B5D"/>
    <w:rsid w:val="00267279"/>
  </w:style>
  <w:style w:type="paragraph" w:customStyle="1" w:styleId="8FBB483128CE4A609730C44B1974CBF2">
    <w:name w:val="8FBB483128CE4A609730C44B1974CBF2"/>
    <w:rsid w:val="00267279"/>
  </w:style>
  <w:style w:type="paragraph" w:customStyle="1" w:styleId="BD4963BE887B4CA7B6343CC06870C529">
    <w:name w:val="BD4963BE887B4CA7B6343CC06870C529"/>
    <w:rsid w:val="005F5D7D"/>
  </w:style>
  <w:style w:type="paragraph" w:customStyle="1" w:styleId="679FDA6C742D4D96B59D1DBEFE25F1F9">
    <w:name w:val="679FDA6C742D4D96B59D1DBEFE25F1F9"/>
    <w:rsid w:val="005F5D7D"/>
  </w:style>
  <w:style w:type="paragraph" w:customStyle="1" w:styleId="37305B701D4A4BDB9909EAADD6342B3B">
    <w:name w:val="37305B701D4A4BDB9909EAADD6342B3B"/>
    <w:rsid w:val="005F5D7D"/>
  </w:style>
  <w:style w:type="paragraph" w:customStyle="1" w:styleId="27616606CDA24C4295760998A6D83B2B">
    <w:name w:val="27616606CDA24C4295760998A6D83B2B"/>
    <w:rsid w:val="005F5D7D"/>
  </w:style>
  <w:style w:type="paragraph" w:customStyle="1" w:styleId="B965E36E102348E5A680DEF3C815DBB0">
    <w:name w:val="B965E36E102348E5A680DEF3C815DBB0"/>
    <w:rsid w:val="005D4F6A"/>
  </w:style>
  <w:style w:type="paragraph" w:customStyle="1" w:styleId="EAAF685053F84CD3AC4228B4DB4C5F94">
    <w:name w:val="EAAF685053F84CD3AC4228B4DB4C5F94"/>
    <w:rsid w:val="005D4F6A"/>
  </w:style>
  <w:style w:type="paragraph" w:customStyle="1" w:styleId="198DFCC9123946A489AE9C4B0F14331C">
    <w:name w:val="198DFCC9123946A489AE9C4B0F14331C"/>
    <w:rsid w:val="005D4F6A"/>
  </w:style>
  <w:style w:type="paragraph" w:customStyle="1" w:styleId="8CE3AD117F1F4DF4B66BEEE16F50F8E4">
    <w:name w:val="8CE3AD117F1F4DF4B66BEEE16F50F8E4"/>
    <w:rsid w:val="005D4F6A"/>
  </w:style>
  <w:style w:type="paragraph" w:customStyle="1" w:styleId="48717E10A29A4B739443A2AF1CB31993">
    <w:name w:val="48717E10A29A4B739443A2AF1CB31993"/>
    <w:rsid w:val="00230FE8"/>
  </w:style>
  <w:style w:type="paragraph" w:customStyle="1" w:styleId="BC28459989B344758049D6CE0CAF7F8D">
    <w:name w:val="BC28459989B344758049D6CE0CAF7F8D"/>
    <w:rsid w:val="00230FE8"/>
  </w:style>
  <w:style w:type="paragraph" w:customStyle="1" w:styleId="6E206228FDD64A3B9CC4016F53C4BEE5">
    <w:name w:val="6E206228FDD64A3B9CC4016F53C4BEE5"/>
    <w:rsid w:val="00230FE8"/>
  </w:style>
  <w:style w:type="paragraph" w:customStyle="1" w:styleId="61A8F34FF52B4F66ABD984C8769EA1CB">
    <w:name w:val="61A8F34FF52B4F66ABD984C8769EA1CB"/>
    <w:rsid w:val="00230FE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13BB36-55BE-40AA-9F09-6FD4068BC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 (1413).dotx</Template>
  <TotalTime>64</TotalTime>
  <Pages>1</Pages>
  <Words>9451</Words>
  <Characters>53876</Characters>
  <Application>Microsoft Office Word</Application>
  <DocSecurity>0</DocSecurity>
  <Lines>448</Lines>
  <Paragraphs>126</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63201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АП; ЭФ; Почта</cp:keywords>
  <dc:description/>
  <cp:lastModifiedBy>Sharymova Irina</cp:lastModifiedBy>
  <cp:revision>42</cp:revision>
  <cp:lastPrinted>2024-07-19T02:39:00Z</cp:lastPrinted>
  <dcterms:created xsi:type="dcterms:W3CDTF">2024-05-22T00:56:00Z</dcterms:created>
  <dcterms:modified xsi:type="dcterms:W3CDTF">2024-07-19T02:39:00Z</dcterms:modified>
  <cp:category>Шаблоны</cp:category>
</cp:coreProperties>
</file>